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webextensions/taskpanes.xml" ContentType="application/vnd.ms-office.webextensiontaskpanes+xml"/>
  <Override PartName="/word/webextensions/webextension1.xml" ContentType="application/vnd.ms-office.webextension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microsoft.com/office/2011/relationships/webextensiontaskpanes" Target="word/webextensions/taskpanes.xml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15A60" w:rsidRPr="00C9189B" w:rsidRDefault="00E15A60" w:rsidP="00E15A60">
      <w:pPr>
        <w:jc w:val="center"/>
        <w:rPr>
          <w:rFonts w:ascii="Arial" w:hAnsi="Arial" w:cs="Arial"/>
          <w:b/>
          <w:sz w:val="28"/>
          <w:u w:val="single"/>
          <w:lang w:val="es-AR"/>
        </w:rPr>
      </w:pPr>
      <w:r w:rsidRPr="00C9189B">
        <w:rPr>
          <w:rFonts w:ascii="Arial" w:hAnsi="Arial" w:cs="Arial"/>
          <w:b/>
          <w:sz w:val="28"/>
          <w:u w:val="single"/>
          <w:lang w:val="es-AR"/>
        </w:rPr>
        <w:t>UTN.BA DAV Examen</w:t>
      </w:r>
      <w:r w:rsidR="00463C39" w:rsidRPr="00C9189B">
        <w:rPr>
          <w:rFonts w:ascii="Arial" w:hAnsi="Arial" w:cs="Arial"/>
          <w:b/>
          <w:sz w:val="28"/>
          <w:u w:val="single"/>
          <w:lang w:val="es-AR"/>
        </w:rPr>
        <w:t xml:space="preserve"> </w:t>
      </w:r>
      <w:r w:rsidR="00192B8B" w:rsidRPr="00192B8B">
        <w:rPr>
          <w:rFonts w:ascii="Arial" w:hAnsi="Arial" w:cs="Arial"/>
          <w:b/>
          <w:sz w:val="28"/>
          <w:u w:val="single"/>
          <w:lang w:val="es-AR"/>
        </w:rPr>
        <w:t>Adobe Photoshop</w:t>
      </w:r>
      <w:r w:rsidR="00575614" w:rsidRPr="00C9189B">
        <w:rPr>
          <w:rFonts w:ascii="Arial" w:hAnsi="Arial" w:cs="Arial"/>
          <w:b/>
          <w:sz w:val="28"/>
          <w:u w:val="single"/>
          <w:lang w:val="es-AR"/>
        </w:rPr>
        <w:t xml:space="preserve"> </w:t>
      </w:r>
      <w:sdt>
        <w:sdtPr>
          <w:rPr>
            <w:rFonts w:ascii="Arial" w:hAnsi="Arial" w:cs="Arial"/>
            <w:b/>
            <w:sz w:val="28"/>
            <w:u w:val="single"/>
            <w:lang w:val="es-AR"/>
          </w:rPr>
          <w:id w:val="-1202388621"/>
          <w:placeholder>
            <w:docPart w:val="05E990789950426ABE1549D49E7A6B66"/>
          </w:placeholder>
          <w:comboBox>
            <w:listItem w:displayText="Fundamentos" w:value="Fundamentos"/>
            <w:listItem w:displayText="Avanzado" w:value="Avanzado"/>
          </w:comboBox>
        </w:sdtPr>
        <w:sdtEndPr/>
        <w:sdtContent>
          <w:r w:rsidR="00D729E4">
            <w:rPr>
              <w:rFonts w:ascii="Arial" w:hAnsi="Arial" w:cs="Arial"/>
              <w:b/>
              <w:sz w:val="28"/>
              <w:u w:val="single"/>
              <w:lang w:val="es-AR"/>
            </w:rPr>
            <w:t>Avanzado</w:t>
          </w:r>
        </w:sdtContent>
      </w:sdt>
      <w:r w:rsidR="00575614" w:rsidRPr="00C9189B">
        <w:rPr>
          <w:rFonts w:ascii="Arial" w:hAnsi="Arial" w:cs="Arial"/>
          <w:b/>
          <w:sz w:val="28"/>
          <w:u w:val="single"/>
          <w:lang w:val="es-AR"/>
        </w:rPr>
        <w:t xml:space="preserve"> </w:t>
      </w:r>
      <w:r w:rsidR="00D729E4">
        <w:rPr>
          <w:rFonts w:ascii="Arial" w:hAnsi="Arial" w:cs="Arial"/>
          <w:b/>
          <w:sz w:val="28"/>
          <w:u w:val="single"/>
          <w:lang w:val="es-AR"/>
        </w:rPr>
        <w:t>2501</w:t>
      </w:r>
    </w:p>
    <w:p w:rsidR="00EE16CD" w:rsidRPr="00C9189B" w:rsidRDefault="00EE16CD" w:rsidP="00EE16CD">
      <w:pPr>
        <w:pStyle w:val="Textoindependiente"/>
        <w:spacing w:line="360" w:lineRule="auto"/>
        <w:jc w:val="both"/>
        <w:rPr>
          <w:rFonts w:ascii="Arial" w:hAnsi="Arial" w:cs="Arial"/>
          <w:b/>
          <w:noProof/>
          <w:sz w:val="20"/>
          <w:u w:val="single"/>
          <w:lang w:val="es-AR"/>
        </w:rPr>
      </w:pPr>
      <w:r w:rsidRPr="00C9189B">
        <w:rPr>
          <w:rFonts w:ascii="Arial" w:hAnsi="Arial" w:cs="Arial"/>
          <w:b/>
          <w:noProof/>
          <w:sz w:val="20"/>
          <w:u w:val="single"/>
          <w:lang w:val="es-AR"/>
        </w:rPr>
        <w:t>Contexto</w:t>
      </w:r>
    </w:p>
    <w:p w:rsidR="00EE16CD" w:rsidRDefault="006813A0" w:rsidP="00EE16CD">
      <w:pPr>
        <w:pStyle w:val="Textoindependiente"/>
        <w:spacing w:line="360" w:lineRule="auto"/>
        <w:jc w:val="both"/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  <w:lang w:val="es-AR"/>
        </w:rPr>
        <w:t xml:space="preserve">Los alumnos de 5to año están organizando un evento cultural. </w:t>
      </w:r>
      <w:r w:rsidRPr="006813A0">
        <w:rPr>
          <w:rFonts w:ascii="Arial" w:hAnsi="Arial" w:cs="Arial"/>
          <w:sz w:val="20"/>
        </w:rPr>
        <w:t xml:space="preserve">Diseñar un cartel atractivo para promocionar el evento </w:t>
      </w:r>
      <w:r w:rsidRPr="006813A0">
        <w:rPr>
          <w:rStyle w:val="nfasis"/>
          <w:rFonts w:ascii="Arial" w:hAnsi="Arial" w:cs="Arial"/>
          <w:sz w:val="20"/>
        </w:rPr>
        <w:t>Festival de Sabores del Mundo</w:t>
      </w:r>
      <w:r w:rsidRPr="006813A0">
        <w:rPr>
          <w:rFonts w:ascii="Arial" w:hAnsi="Arial" w:cs="Arial"/>
          <w:sz w:val="20"/>
        </w:rPr>
        <w:t>, que celebra la diversidad cultural a través de la gastronomía internacional.</w:t>
      </w:r>
    </w:p>
    <w:p w:rsidR="006813A0" w:rsidRPr="006813A0" w:rsidRDefault="006813A0" w:rsidP="00EE16CD">
      <w:pPr>
        <w:pStyle w:val="Textoindependiente"/>
        <w:spacing w:line="360" w:lineRule="auto"/>
        <w:jc w:val="both"/>
        <w:rPr>
          <w:rFonts w:ascii="Arial" w:hAnsi="Arial" w:cs="Arial"/>
          <w:noProof/>
          <w:sz w:val="22"/>
          <w:lang w:val="es-AR"/>
        </w:rPr>
      </w:pPr>
      <w:r>
        <w:t xml:space="preserve">En la carpeta </w:t>
      </w:r>
      <w:r>
        <w:rPr>
          <w:rStyle w:val="Textoennegrita"/>
        </w:rPr>
        <w:t xml:space="preserve">UTN.BA DAV Examen </w:t>
      </w:r>
      <w:r w:rsidR="00687147">
        <w:rPr>
          <w:rStyle w:val="Textoennegrita"/>
        </w:rPr>
        <w:t>Photoshop</w:t>
      </w:r>
      <w:r>
        <w:rPr>
          <w:rStyle w:val="Textoennegrita"/>
        </w:rPr>
        <w:t xml:space="preserve"> </w:t>
      </w:r>
      <w:r w:rsidR="00687147">
        <w:rPr>
          <w:rStyle w:val="Textoennegrita"/>
        </w:rPr>
        <w:t xml:space="preserve">Avanzado </w:t>
      </w:r>
      <w:r>
        <w:rPr>
          <w:rStyle w:val="Textoennegrita"/>
        </w:rPr>
        <w:t>2</w:t>
      </w:r>
      <w:r w:rsidR="00353D84">
        <w:rPr>
          <w:rStyle w:val="Textoennegrita"/>
        </w:rPr>
        <w:t>501</w:t>
      </w:r>
      <w:r>
        <w:t xml:space="preserve"> encontrarás todo el material que vas a necesitar para realizar el examen.</w:t>
      </w:r>
    </w:p>
    <w:p w:rsidR="00575614" w:rsidRPr="00C9189B" w:rsidRDefault="00575614" w:rsidP="00EE16CD">
      <w:pPr>
        <w:pStyle w:val="Textoindependiente"/>
        <w:spacing w:line="360" w:lineRule="auto"/>
        <w:jc w:val="both"/>
        <w:rPr>
          <w:rFonts w:ascii="Arial" w:hAnsi="Arial" w:cs="Arial"/>
          <w:b/>
          <w:noProof/>
          <w:sz w:val="20"/>
          <w:u w:val="single"/>
          <w:lang w:val="es-AR"/>
        </w:rPr>
      </w:pPr>
    </w:p>
    <w:p w:rsidR="00EE16CD" w:rsidRPr="00C9189B" w:rsidRDefault="00EE16CD" w:rsidP="00EE16CD">
      <w:pPr>
        <w:pStyle w:val="Textoindependiente"/>
        <w:spacing w:line="360" w:lineRule="auto"/>
        <w:jc w:val="both"/>
        <w:rPr>
          <w:rFonts w:ascii="Arial" w:hAnsi="Arial" w:cs="Arial"/>
          <w:b/>
          <w:noProof/>
          <w:sz w:val="20"/>
          <w:u w:val="single"/>
          <w:lang w:val="es-AR"/>
        </w:rPr>
      </w:pPr>
      <w:r w:rsidRPr="00C9189B">
        <w:rPr>
          <w:rFonts w:ascii="Arial" w:hAnsi="Arial" w:cs="Arial"/>
          <w:b/>
          <w:noProof/>
          <w:sz w:val="20"/>
          <w:u w:val="single"/>
          <w:lang w:val="es-AR"/>
        </w:rPr>
        <w:t>Objetivos</w:t>
      </w:r>
    </w:p>
    <w:p w:rsidR="00690ECA" w:rsidRDefault="00192B8B" w:rsidP="00690ECA">
      <w:pPr>
        <w:pStyle w:val="Textoindependiente"/>
        <w:spacing w:line="360" w:lineRule="auto"/>
        <w:jc w:val="both"/>
        <w:rPr>
          <w:noProof/>
          <w:lang w:val="es-AR"/>
        </w:rPr>
      </w:pPr>
      <w:r w:rsidRPr="00385F6A">
        <w:rPr>
          <w:noProof/>
          <w:lang w:val="es-AR"/>
        </w:rPr>
        <w:t>Este examen constará de varias etapas, tendrás que  completarlas para llegar a la resolución del 100% del mismo</w:t>
      </w:r>
      <w:r>
        <w:rPr>
          <w:noProof/>
          <w:lang w:val="es-AR"/>
        </w:rPr>
        <w:t xml:space="preserve">. </w:t>
      </w:r>
      <w:r w:rsidRPr="00D24370">
        <w:rPr>
          <w:b/>
          <w:bCs/>
          <w:noProof/>
          <w:lang w:val="es-AR"/>
        </w:rPr>
        <w:t xml:space="preserve">Realizar los ajustes necesarios para que </w:t>
      </w:r>
      <w:r>
        <w:rPr>
          <w:b/>
          <w:bCs/>
          <w:noProof/>
          <w:lang w:val="es-AR"/>
        </w:rPr>
        <w:t>el diseño</w:t>
      </w:r>
      <w:r w:rsidRPr="00D24370">
        <w:rPr>
          <w:b/>
          <w:bCs/>
          <w:noProof/>
          <w:lang w:val="es-AR"/>
        </w:rPr>
        <w:t xml:space="preserve"> </w:t>
      </w:r>
      <w:r>
        <w:rPr>
          <w:b/>
          <w:bCs/>
          <w:noProof/>
          <w:lang w:val="es-AR"/>
        </w:rPr>
        <w:t>respete</w:t>
      </w:r>
      <w:r w:rsidRPr="00D24370">
        <w:rPr>
          <w:b/>
          <w:bCs/>
          <w:noProof/>
          <w:lang w:val="es-AR"/>
        </w:rPr>
        <w:t xml:space="preserve"> las características del modelo</w:t>
      </w:r>
      <w:r>
        <w:rPr>
          <w:noProof/>
          <w:lang w:val="es-AR"/>
        </w:rPr>
        <w:t>.</w:t>
      </w:r>
    </w:p>
    <w:p w:rsidR="00192B8B" w:rsidRDefault="00192B8B" w:rsidP="00690ECA">
      <w:pPr>
        <w:pStyle w:val="Textoindependiente"/>
        <w:spacing w:line="360" w:lineRule="auto"/>
        <w:jc w:val="both"/>
        <w:rPr>
          <w:noProof/>
          <w:lang w:val="es-AR"/>
        </w:rPr>
      </w:pPr>
    </w:p>
    <w:p w:rsidR="00192B8B" w:rsidRPr="00B053E0" w:rsidRDefault="00B053E0" w:rsidP="00B053E0">
      <w:pPr>
        <w:pStyle w:val="Textoindependiente"/>
        <w:spacing w:line="360" w:lineRule="auto"/>
        <w:jc w:val="center"/>
        <w:rPr>
          <w:noProof/>
          <w:lang w:val="es-AR"/>
        </w:rPr>
      </w:pPr>
      <w:r>
        <w:rPr>
          <w:noProof/>
          <w:lang w:val="es-AR" w:eastAsia="es-AR"/>
        </w:rPr>
        <w:drawing>
          <wp:inline distT="0" distB="0" distL="0" distR="0">
            <wp:extent cx="3042044" cy="4054914"/>
            <wp:effectExtent l="0" t="0" r="6350" b="3175"/>
            <wp:docPr id="37" name="Imagen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modelo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54263" cy="40712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2B8B" w:rsidRPr="00C9189B" w:rsidRDefault="00192B8B" w:rsidP="00690ECA">
      <w:pPr>
        <w:pStyle w:val="Textoindependiente"/>
        <w:spacing w:line="360" w:lineRule="auto"/>
        <w:jc w:val="both"/>
        <w:rPr>
          <w:rFonts w:ascii="Arial" w:hAnsi="Arial" w:cs="Arial"/>
          <w:noProof/>
          <w:lang w:val="es-AR"/>
        </w:rPr>
      </w:pPr>
    </w:p>
    <w:p w:rsidR="00192B8B" w:rsidRPr="00192B8B" w:rsidRDefault="00192B8B" w:rsidP="00192B8B">
      <w:pPr>
        <w:shd w:val="clear" w:color="auto" w:fill="85B2F6"/>
        <w:jc w:val="center"/>
        <w:rPr>
          <w:rFonts w:ascii="Arial" w:eastAsia="Calibri" w:hAnsi="Arial" w:cs="Arial"/>
          <w:sz w:val="20"/>
          <w:szCs w:val="20"/>
        </w:rPr>
      </w:pPr>
      <w:r w:rsidRPr="00192B8B">
        <w:rPr>
          <w:rFonts w:ascii="Arial" w:eastAsia="Calibri" w:hAnsi="Arial" w:cs="Arial"/>
          <w:sz w:val="20"/>
        </w:rPr>
        <w:t>CREA UNA NUEVA CARPETA CON EL NOMBRE “PHOTOSHOP” SEGUIDO DE TU NOMBRE Y APELLIDO PARA GUARDAR TODOS LOS ARCHIVOS DESARROLLADOS EN EL EXAMEN.</w:t>
      </w:r>
    </w:p>
    <w:p w:rsidR="00192B8B" w:rsidRPr="00192B8B" w:rsidRDefault="00192B8B" w:rsidP="00192B8B">
      <w:pPr>
        <w:rPr>
          <w:rFonts w:ascii="Arial" w:hAnsi="Arial" w:cs="Arial"/>
        </w:rPr>
      </w:pPr>
    </w:p>
    <w:p w:rsidR="00192B8B" w:rsidRPr="00293C41" w:rsidRDefault="00192B8B" w:rsidP="00192B8B">
      <w:pPr>
        <w:pStyle w:val="Textoindependiente"/>
        <w:spacing w:before="100" w:line="360" w:lineRule="auto"/>
        <w:jc w:val="both"/>
        <w:rPr>
          <w:rFonts w:ascii="Arial" w:hAnsi="Arial" w:cs="Arial"/>
          <w:sz w:val="20"/>
        </w:rPr>
      </w:pPr>
      <w:r w:rsidRPr="00293C41">
        <w:rPr>
          <w:rFonts w:ascii="Arial" w:hAnsi="Arial" w:cs="Arial"/>
          <w:b/>
        </w:rPr>
        <w:t>IMPORTANTE:</w:t>
      </w:r>
      <w:r w:rsidRPr="00293C41">
        <w:rPr>
          <w:rFonts w:ascii="Arial" w:hAnsi="Arial" w:cs="Arial"/>
        </w:rPr>
        <w:t xml:space="preserve"> </w:t>
      </w:r>
      <w:r w:rsidRPr="00293C41">
        <w:rPr>
          <w:rFonts w:ascii="Arial" w:hAnsi="Arial" w:cs="Arial"/>
          <w:sz w:val="20"/>
        </w:rPr>
        <w:t xml:space="preserve">Todos los elementos deberán ir en </w:t>
      </w:r>
      <w:r w:rsidRPr="00293C41">
        <w:rPr>
          <w:rFonts w:ascii="Arial" w:hAnsi="Arial" w:cs="Arial"/>
          <w:b/>
          <w:sz w:val="20"/>
        </w:rPr>
        <w:t>capas distintas</w:t>
      </w:r>
      <w:r w:rsidRPr="00293C41">
        <w:rPr>
          <w:rFonts w:ascii="Arial" w:hAnsi="Arial" w:cs="Arial"/>
          <w:sz w:val="20"/>
        </w:rPr>
        <w:t xml:space="preserve">. </w:t>
      </w:r>
      <w:proofErr w:type="spellStart"/>
      <w:r w:rsidRPr="00293C41">
        <w:rPr>
          <w:rFonts w:ascii="Arial" w:hAnsi="Arial" w:cs="Arial"/>
          <w:sz w:val="20"/>
        </w:rPr>
        <w:t>Tené</w:t>
      </w:r>
      <w:proofErr w:type="spellEnd"/>
      <w:r w:rsidRPr="00293C41">
        <w:rPr>
          <w:rFonts w:ascii="Arial" w:hAnsi="Arial" w:cs="Arial"/>
          <w:sz w:val="20"/>
        </w:rPr>
        <w:t xml:space="preserve"> en cuenta esto cada vez que creas o copias y pegas una imagen dentro de este archivo.</w:t>
      </w:r>
    </w:p>
    <w:p w:rsidR="00192B8B" w:rsidRDefault="00192B8B" w:rsidP="00192B8B">
      <w:pPr>
        <w:pStyle w:val="Textoindependiente"/>
        <w:spacing w:before="100" w:line="360" w:lineRule="auto"/>
        <w:jc w:val="both"/>
        <w:rPr>
          <w:rFonts w:ascii="Arial" w:eastAsia="Calibri" w:hAnsi="Arial" w:cs="Arial"/>
          <w:sz w:val="20"/>
        </w:rPr>
      </w:pPr>
      <w:r w:rsidRPr="00293C41">
        <w:rPr>
          <w:rFonts w:ascii="Arial" w:hAnsi="Arial" w:cs="Arial"/>
          <w:b/>
          <w:sz w:val="20"/>
        </w:rPr>
        <w:t xml:space="preserve">NO acoplar las capas ni </w:t>
      </w:r>
      <w:proofErr w:type="spellStart"/>
      <w:r w:rsidRPr="00293C41">
        <w:rPr>
          <w:rFonts w:ascii="Arial" w:hAnsi="Arial" w:cs="Arial"/>
          <w:b/>
          <w:sz w:val="20"/>
        </w:rPr>
        <w:t>rasterizar</w:t>
      </w:r>
      <w:proofErr w:type="spellEnd"/>
      <w:r w:rsidRPr="00293C41">
        <w:rPr>
          <w:rFonts w:ascii="Arial" w:hAnsi="Arial" w:cs="Arial"/>
          <w:b/>
          <w:sz w:val="20"/>
        </w:rPr>
        <w:t xml:space="preserve"> los textos, </w:t>
      </w:r>
      <w:r w:rsidRPr="00293C41">
        <w:rPr>
          <w:rFonts w:ascii="Arial" w:hAnsi="Arial" w:cs="Arial"/>
          <w:sz w:val="20"/>
        </w:rPr>
        <w:t>ya que estos elementos son necesarios para verificar los procedimientos pedidos</w:t>
      </w:r>
      <w:r>
        <w:rPr>
          <w:rFonts w:ascii="Arial" w:hAnsi="Arial" w:cs="Arial"/>
          <w:sz w:val="20"/>
        </w:rPr>
        <w:t>.</w:t>
      </w:r>
    </w:p>
    <w:p w:rsidR="00192B8B" w:rsidRPr="00192B8B" w:rsidRDefault="00192B8B" w:rsidP="00192B8B">
      <w:pPr>
        <w:rPr>
          <w:rFonts w:ascii="Arial" w:hAnsi="Arial" w:cs="Arial"/>
        </w:rPr>
        <w:sectPr w:rsidR="00192B8B" w:rsidRPr="00192B8B" w:rsidSect="006E31EB">
          <w:headerReference w:type="default" r:id="rId9"/>
          <w:footerReference w:type="default" r:id="rId10"/>
          <w:pgSz w:w="11906" w:h="16838" w:code="9"/>
          <w:pgMar w:top="1440" w:right="1080" w:bottom="1440" w:left="1080" w:header="709" w:footer="709" w:gutter="0"/>
          <w:pgBorders w:offsetFrom="page">
            <w:top w:val="thinThickSmallGap" w:sz="24" w:space="24" w:color="auto"/>
            <w:left w:val="thinThickSmallGap" w:sz="24" w:space="24" w:color="auto"/>
            <w:bottom w:val="thickThinSmallGap" w:sz="24" w:space="24" w:color="auto"/>
            <w:right w:val="thickThinSmallGap" w:sz="24" w:space="24" w:color="auto"/>
          </w:pgBorders>
          <w:cols w:space="708"/>
          <w:docGrid w:linePitch="360"/>
        </w:sectPr>
      </w:pPr>
    </w:p>
    <w:p w:rsidR="00D331A2" w:rsidRPr="0099057B" w:rsidRDefault="00D331A2" w:rsidP="00D331A2">
      <w:pPr>
        <w:pStyle w:val="Ttulo1"/>
        <w:rPr>
          <w:rFonts w:ascii="Arial" w:hAnsi="Arial" w:cs="Arial"/>
          <w:noProof/>
          <w:lang w:val="es-AR"/>
        </w:rPr>
      </w:pPr>
      <w:r w:rsidRPr="0099057B">
        <w:rPr>
          <w:rFonts w:ascii="Arial" w:hAnsi="Arial" w:cs="Arial"/>
          <w:noProof/>
          <w:lang w:val="es-AR"/>
        </w:rPr>
        <w:lastRenderedPageBreak/>
        <w:t>Etapa 0 –</w:t>
      </w:r>
      <w:r w:rsidR="00192B8B" w:rsidRPr="0099057B">
        <w:rPr>
          <w:rFonts w:ascii="Arial" w:hAnsi="Arial" w:cs="Arial"/>
          <w:noProof/>
          <w:lang w:val="es-AR"/>
        </w:rPr>
        <w:t xml:space="preserve"> </w:t>
      </w:r>
      <w:r w:rsidR="0023145E" w:rsidRPr="0099057B">
        <w:rPr>
          <w:rFonts w:ascii="Arial" w:hAnsi="Arial" w:cs="Arial"/>
          <w:noProof/>
          <w:lang w:val="es-AR"/>
        </w:rPr>
        <w:t>Configuración</w:t>
      </w:r>
      <w:r w:rsidR="00192B8B" w:rsidRPr="0099057B">
        <w:rPr>
          <w:rFonts w:ascii="Arial" w:hAnsi="Arial" w:cs="Arial"/>
          <w:noProof/>
          <w:lang w:val="es-AR"/>
        </w:rPr>
        <w:t xml:space="preserve"> del archivo</w:t>
      </w:r>
    </w:p>
    <w:p w:rsidR="00D331A2" w:rsidRDefault="00192B8B" w:rsidP="00D331A2">
      <w:pPr>
        <w:rPr>
          <w:rFonts w:ascii="Arial" w:hAnsi="Arial" w:cs="Arial"/>
          <w:noProof/>
        </w:rPr>
      </w:pPr>
      <w:r w:rsidRPr="00192B8B">
        <w:rPr>
          <w:rFonts w:ascii="Arial" w:hAnsi="Arial" w:cs="Arial"/>
          <w:sz w:val="20"/>
          <w:szCs w:val="20"/>
          <w:lang w:val="es-AR"/>
        </w:rPr>
        <w:t xml:space="preserve">Generar un archivo nuevo archivo web (según las especificaciones, contenidos y utilizando la imagen como referencia) para obtener el siguiente resultado: </w:t>
      </w:r>
      <w:r w:rsidR="00D331A2" w:rsidRPr="00C9189B">
        <w:rPr>
          <w:rFonts w:ascii="Arial" w:hAnsi="Arial" w:cs="Arial"/>
          <w:noProof/>
        </w:rPr>
        <w:t xml:space="preserve"> </w:t>
      </w:r>
    </w:p>
    <w:tbl>
      <w:tblPr>
        <w:tblStyle w:val="Tablaconcuadrcula"/>
        <w:tblW w:w="17289" w:type="dxa"/>
        <w:tblLayout w:type="fixed"/>
        <w:tblLook w:val="04A0" w:firstRow="1" w:lastRow="0" w:firstColumn="1" w:lastColumn="0" w:noHBand="0" w:noVBand="1"/>
      </w:tblPr>
      <w:tblGrid>
        <w:gridCol w:w="567"/>
        <w:gridCol w:w="2689"/>
        <w:gridCol w:w="4677"/>
        <w:gridCol w:w="567"/>
        <w:gridCol w:w="2929"/>
        <w:gridCol w:w="1040"/>
        <w:gridCol w:w="1890"/>
        <w:gridCol w:w="662"/>
        <w:gridCol w:w="2268"/>
      </w:tblGrid>
      <w:tr w:rsidR="00192B8B" w:rsidRPr="00192B8B" w:rsidTr="0099057B">
        <w:trPr>
          <w:trHeight w:hRule="exact" w:val="340"/>
        </w:trPr>
        <w:tc>
          <w:tcPr>
            <w:tcW w:w="567" w:type="dxa"/>
            <w:tcBorders>
              <w:top w:val="single" w:sz="4" w:space="0" w:color="143F6A"/>
              <w:left w:val="single" w:sz="4" w:space="0" w:color="143F6A"/>
              <w:bottom w:val="single" w:sz="4" w:space="0" w:color="143F6A"/>
              <w:right w:val="single" w:sz="4" w:space="0" w:color="143F6A"/>
            </w:tcBorders>
            <w:shd w:val="clear" w:color="auto" w:fill="ACCBF9"/>
            <w:vAlign w:val="center"/>
          </w:tcPr>
          <w:p w:rsidR="00192B8B" w:rsidRPr="00192B8B" w:rsidRDefault="00192B8B" w:rsidP="00192B8B">
            <w:pPr>
              <w:spacing w:line="276" w:lineRule="auto"/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bookmarkStart w:id="0" w:name="_Hlk190684982"/>
            <w:r w:rsidRPr="00192B8B">
              <w:rPr>
                <w:rFonts w:ascii="Arial" w:eastAsia="Calibri" w:hAnsi="Arial" w:cs="Arial"/>
                <w:noProof/>
                <w:sz w:val="20"/>
                <w:szCs w:val="20"/>
              </w:rPr>
              <w:t>1</w:t>
            </w:r>
          </w:p>
        </w:tc>
        <w:tc>
          <w:tcPr>
            <w:tcW w:w="2689" w:type="dxa"/>
            <w:tcBorders>
              <w:top w:val="single" w:sz="4" w:space="0" w:color="143F6A"/>
              <w:left w:val="single" w:sz="4" w:space="0" w:color="143F6A"/>
              <w:bottom w:val="single" w:sz="4" w:space="0" w:color="143F6A"/>
              <w:right w:val="single" w:sz="4" w:space="0" w:color="143F6A"/>
            </w:tcBorders>
            <w:shd w:val="clear" w:color="auto" w:fill="ACCBF9"/>
            <w:vAlign w:val="center"/>
          </w:tcPr>
          <w:p w:rsidR="00192B8B" w:rsidRPr="00192B8B" w:rsidRDefault="00192B8B" w:rsidP="00192B8B">
            <w:pPr>
              <w:spacing w:line="276" w:lineRule="auto"/>
              <w:rPr>
                <w:rFonts w:ascii="Arial" w:eastAsia="Times New Roman" w:hAnsi="Arial" w:cs="Arial"/>
                <w:sz w:val="20"/>
                <w:szCs w:val="20"/>
                <w:lang w:val="es-AR" w:eastAsia="es-AR"/>
              </w:rPr>
            </w:pPr>
            <w:r w:rsidRPr="00192B8B">
              <w:rPr>
                <w:rFonts w:ascii="Arial" w:eastAsia="Times New Roman" w:hAnsi="Arial" w:cs="Arial"/>
                <w:sz w:val="20"/>
                <w:szCs w:val="20"/>
                <w:lang w:val="es-AR" w:eastAsia="es-AR"/>
              </w:rPr>
              <w:t>Ancho x Alto</w:t>
            </w:r>
          </w:p>
        </w:tc>
        <w:tc>
          <w:tcPr>
            <w:tcW w:w="4677" w:type="dxa"/>
            <w:tcBorders>
              <w:top w:val="single" w:sz="4" w:space="0" w:color="143F6A"/>
              <w:left w:val="single" w:sz="4" w:space="0" w:color="143F6A"/>
              <w:bottom w:val="single" w:sz="4" w:space="0" w:color="143F6A"/>
              <w:right w:val="single" w:sz="4" w:space="0" w:color="143F6A"/>
            </w:tcBorders>
            <w:shd w:val="clear" w:color="auto" w:fill="ACCBF9"/>
            <w:vAlign w:val="center"/>
          </w:tcPr>
          <w:p w:rsidR="00192B8B" w:rsidRPr="00192B8B" w:rsidRDefault="006813A0" w:rsidP="00192B8B">
            <w:pPr>
              <w:spacing w:line="276" w:lineRule="auto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t>15cm x 20cm</w:t>
            </w:r>
          </w:p>
        </w:tc>
        <w:tc>
          <w:tcPr>
            <w:tcW w:w="567" w:type="dxa"/>
            <w:tcBorders>
              <w:top w:val="nil"/>
              <w:left w:val="single" w:sz="4" w:space="0" w:color="143F6A"/>
              <w:bottom w:val="nil"/>
              <w:right w:val="double" w:sz="12" w:space="0" w:color="374C80" w:themeColor="accent1" w:themeShade="BF"/>
            </w:tcBorders>
            <w:vAlign w:val="center"/>
          </w:tcPr>
          <w:p w:rsidR="00192B8B" w:rsidRPr="00192B8B" w:rsidRDefault="00192B8B" w:rsidP="00192B8B">
            <w:pPr>
              <w:spacing w:line="276" w:lineRule="auto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  <w:tc>
          <w:tcPr>
            <w:tcW w:w="8789" w:type="dxa"/>
            <w:gridSpan w:val="5"/>
            <w:tcBorders>
              <w:top w:val="double" w:sz="12" w:space="0" w:color="374C80" w:themeColor="accent1" w:themeShade="BF"/>
              <w:left w:val="double" w:sz="12" w:space="0" w:color="374C80" w:themeColor="accent1" w:themeShade="BF"/>
              <w:bottom w:val="nil"/>
              <w:right w:val="double" w:sz="12" w:space="0" w:color="374C80" w:themeColor="accent1" w:themeShade="BF"/>
            </w:tcBorders>
            <w:vAlign w:val="center"/>
          </w:tcPr>
          <w:p w:rsidR="00192B8B" w:rsidRPr="00192B8B" w:rsidRDefault="00192B8B" w:rsidP="00192B8B">
            <w:pPr>
              <w:spacing w:line="276" w:lineRule="auto"/>
              <w:jc w:val="center"/>
              <w:rPr>
                <w:rFonts w:ascii="Arial" w:eastAsia="Calibri" w:hAnsi="Arial" w:cs="Arial"/>
                <w:b/>
                <w:bCs/>
                <w:noProof/>
                <w:sz w:val="20"/>
                <w:szCs w:val="20"/>
                <w:u w:val="single"/>
              </w:rPr>
            </w:pPr>
            <w:r w:rsidRPr="00192B8B">
              <w:rPr>
                <w:rFonts w:ascii="Arial" w:eastAsia="Calibri" w:hAnsi="Arial" w:cs="Arial"/>
                <w:b/>
                <w:bCs/>
                <w:noProof/>
                <w:sz w:val="20"/>
                <w:szCs w:val="20"/>
                <w:u w:val="single"/>
              </w:rPr>
              <w:t>CONTENIDOS A APLICAR:</w:t>
            </w:r>
          </w:p>
        </w:tc>
      </w:tr>
      <w:tr w:rsidR="00192B8B" w:rsidRPr="00192B8B" w:rsidTr="0099057B">
        <w:trPr>
          <w:trHeight w:hRule="exact" w:val="340"/>
        </w:trPr>
        <w:tc>
          <w:tcPr>
            <w:tcW w:w="567" w:type="dxa"/>
            <w:tcBorders>
              <w:top w:val="single" w:sz="4" w:space="0" w:color="143F6A"/>
              <w:left w:val="single" w:sz="4" w:space="0" w:color="143F6A"/>
              <w:bottom w:val="single" w:sz="4" w:space="0" w:color="143F6A"/>
              <w:right w:val="single" w:sz="4" w:space="0" w:color="143F6A"/>
            </w:tcBorders>
            <w:shd w:val="clear" w:color="auto" w:fill="auto"/>
            <w:vAlign w:val="center"/>
          </w:tcPr>
          <w:p w:rsidR="00192B8B" w:rsidRPr="00192B8B" w:rsidRDefault="00192B8B" w:rsidP="00192B8B">
            <w:pPr>
              <w:spacing w:line="276" w:lineRule="auto"/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 w:rsidRPr="00192B8B">
              <w:rPr>
                <w:rFonts w:ascii="Arial" w:eastAsia="Calibri" w:hAnsi="Arial" w:cs="Arial"/>
                <w:noProof/>
                <w:sz w:val="20"/>
                <w:szCs w:val="20"/>
              </w:rPr>
              <w:t>2</w:t>
            </w:r>
          </w:p>
        </w:tc>
        <w:tc>
          <w:tcPr>
            <w:tcW w:w="2689" w:type="dxa"/>
            <w:tcBorders>
              <w:top w:val="single" w:sz="4" w:space="0" w:color="143F6A"/>
              <w:left w:val="single" w:sz="4" w:space="0" w:color="143F6A"/>
              <w:bottom w:val="single" w:sz="4" w:space="0" w:color="143F6A"/>
              <w:right w:val="single" w:sz="4" w:space="0" w:color="143F6A"/>
            </w:tcBorders>
            <w:shd w:val="clear" w:color="auto" w:fill="auto"/>
            <w:vAlign w:val="center"/>
          </w:tcPr>
          <w:p w:rsidR="00192B8B" w:rsidRPr="00192B8B" w:rsidRDefault="00192B8B" w:rsidP="00192B8B">
            <w:pPr>
              <w:spacing w:line="276" w:lineRule="auto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 w:rsidRPr="00192B8B">
              <w:rPr>
                <w:rFonts w:ascii="Arial" w:eastAsia="Calibri" w:hAnsi="Arial" w:cs="Arial"/>
                <w:noProof/>
                <w:sz w:val="20"/>
                <w:szCs w:val="20"/>
              </w:rPr>
              <w:t>Modo de color</w:t>
            </w:r>
          </w:p>
        </w:tc>
        <w:tc>
          <w:tcPr>
            <w:tcW w:w="4677" w:type="dxa"/>
            <w:tcBorders>
              <w:top w:val="single" w:sz="4" w:space="0" w:color="143F6A"/>
              <w:left w:val="single" w:sz="4" w:space="0" w:color="143F6A"/>
              <w:bottom w:val="single" w:sz="4" w:space="0" w:color="143F6A"/>
              <w:right w:val="single" w:sz="4" w:space="0" w:color="143F6A"/>
            </w:tcBorders>
            <w:shd w:val="clear" w:color="auto" w:fill="auto"/>
            <w:vAlign w:val="center"/>
          </w:tcPr>
          <w:p w:rsidR="00192B8B" w:rsidRPr="00192B8B" w:rsidRDefault="006813A0" w:rsidP="00192B8B">
            <w:pPr>
              <w:spacing w:line="276" w:lineRule="auto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t>CMYK</w:t>
            </w:r>
          </w:p>
        </w:tc>
        <w:tc>
          <w:tcPr>
            <w:tcW w:w="567" w:type="dxa"/>
            <w:tcBorders>
              <w:top w:val="nil"/>
              <w:left w:val="single" w:sz="4" w:space="0" w:color="143F6A"/>
              <w:bottom w:val="nil"/>
              <w:right w:val="double" w:sz="12" w:space="0" w:color="374C80" w:themeColor="accent1" w:themeShade="BF"/>
            </w:tcBorders>
            <w:vAlign w:val="center"/>
          </w:tcPr>
          <w:p w:rsidR="00192B8B" w:rsidRPr="00192B8B" w:rsidRDefault="00192B8B" w:rsidP="00192B8B">
            <w:pPr>
              <w:spacing w:line="276" w:lineRule="auto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  <w:tc>
          <w:tcPr>
            <w:tcW w:w="2929" w:type="dxa"/>
            <w:tcBorders>
              <w:top w:val="nil"/>
              <w:left w:val="double" w:sz="12" w:space="0" w:color="374C80" w:themeColor="accent1" w:themeShade="BF"/>
              <w:bottom w:val="nil"/>
              <w:right w:val="nil"/>
            </w:tcBorders>
          </w:tcPr>
          <w:p w:rsidR="00192B8B" w:rsidRPr="00192B8B" w:rsidRDefault="00192B8B" w:rsidP="00192B8B">
            <w:pPr>
              <w:numPr>
                <w:ilvl w:val="0"/>
                <w:numId w:val="42"/>
              </w:numPr>
              <w:spacing w:line="276" w:lineRule="auto"/>
              <w:ind w:left="164" w:right="-389" w:hanging="142"/>
              <w:contextualSpacing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 w:rsidRPr="00192B8B">
              <w:rPr>
                <w:rFonts w:ascii="Arial" w:eastAsia="Calibri" w:hAnsi="Arial" w:cs="Arial"/>
                <w:noProof/>
                <w:sz w:val="20"/>
                <w:szCs w:val="20"/>
              </w:rPr>
              <w:t>Administración de archivos.</w:t>
            </w:r>
          </w:p>
        </w:tc>
        <w:tc>
          <w:tcPr>
            <w:tcW w:w="293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192B8B" w:rsidRPr="00192B8B" w:rsidRDefault="00192B8B" w:rsidP="00192B8B">
            <w:pPr>
              <w:numPr>
                <w:ilvl w:val="0"/>
                <w:numId w:val="42"/>
              </w:numPr>
              <w:spacing w:line="276" w:lineRule="auto"/>
              <w:ind w:left="164" w:right="-389" w:hanging="142"/>
              <w:contextualSpacing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 w:rsidRPr="00192B8B">
              <w:rPr>
                <w:rFonts w:ascii="Arial" w:eastAsia="Calibri" w:hAnsi="Arial" w:cs="Arial"/>
                <w:noProof/>
                <w:sz w:val="20"/>
                <w:szCs w:val="20"/>
              </w:rPr>
              <w:t>Resolución de pantalla.</w:t>
            </w:r>
          </w:p>
        </w:tc>
        <w:tc>
          <w:tcPr>
            <w:tcW w:w="2930" w:type="dxa"/>
            <w:gridSpan w:val="2"/>
            <w:tcBorders>
              <w:top w:val="nil"/>
              <w:left w:val="nil"/>
              <w:bottom w:val="nil"/>
              <w:right w:val="double" w:sz="12" w:space="0" w:color="374C80" w:themeColor="accent1" w:themeShade="BF"/>
            </w:tcBorders>
          </w:tcPr>
          <w:p w:rsidR="00192B8B" w:rsidRPr="00192B8B" w:rsidRDefault="00192B8B" w:rsidP="00192B8B">
            <w:pPr>
              <w:numPr>
                <w:ilvl w:val="0"/>
                <w:numId w:val="42"/>
              </w:numPr>
              <w:spacing w:line="276" w:lineRule="auto"/>
              <w:ind w:left="164" w:right="-389" w:hanging="142"/>
              <w:contextualSpacing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 w:rsidRPr="00192B8B">
              <w:rPr>
                <w:rFonts w:ascii="Arial" w:eastAsia="Calibri" w:hAnsi="Arial" w:cs="Arial"/>
                <w:noProof/>
                <w:sz w:val="20"/>
                <w:szCs w:val="20"/>
              </w:rPr>
              <w:t>Modo de color.</w:t>
            </w:r>
          </w:p>
        </w:tc>
      </w:tr>
      <w:tr w:rsidR="00192B8B" w:rsidRPr="00192B8B" w:rsidTr="0099057B">
        <w:trPr>
          <w:trHeight w:hRule="exact" w:val="340"/>
        </w:trPr>
        <w:tc>
          <w:tcPr>
            <w:tcW w:w="567" w:type="dxa"/>
            <w:tcBorders>
              <w:top w:val="single" w:sz="4" w:space="0" w:color="143F6A"/>
              <w:left w:val="single" w:sz="4" w:space="0" w:color="143F6A"/>
              <w:bottom w:val="single" w:sz="4" w:space="0" w:color="143F6A"/>
              <w:right w:val="single" w:sz="4" w:space="0" w:color="143F6A"/>
            </w:tcBorders>
            <w:shd w:val="clear" w:color="auto" w:fill="ACCBF9"/>
            <w:vAlign w:val="center"/>
          </w:tcPr>
          <w:p w:rsidR="00192B8B" w:rsidRPr="00192B8B" w:rsidRDefault="00192B8B" w:rsidP="00192B8B">
            <w:pPr>
              <w:spacing w:line="276" w:lineRule="auto"/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 w:rsidRPr="00192B8B">
              <w:rPr>
                <w:rFonts w:ascii="Arial" w:eastAsia="Calibri" w:hAnsi="Arial" w:cs="Arial"/>
                <w:noProof/>
                <w:sz w:val="20"/>
                <w:szCs w:val="20"/>
              </w:rPr>
              <w:t>3</w:t>
            </w:r>
          </w:p>
        </w:tc>
        <w:tc>
          <w:tcPr>
            <w:tcW w:w="2689" w:type="dxa"/>
            <w:tcBorders>
              <w:top w:val="single" w:sz="4" w:space="0" w:color="143F6A"/>
              <w:left w:val="single" w:sz="4" w:space="0" w:color="143F6A"/>
              <w:bottom w:val="single" w:sz="4" w:space="0" w:color="143F6A"/>
              <w:right w:val="single" w:sz="4" w:space="0" w:color="143F6A"/>
            </w:tcBorders>
            <w:shd w:val="clear" w:color="auto" w:fill="ACCBF9"/>
            <w:vAlign w:val="center"/>
          </w:tcPr>
          <w:p w:rsidR="00192B8B" w:rsidRPr="00192B8B" w:rsidRDefault="00192B8B" w:rsidP="00192B8B">
            <w:pPr>
              <w:spacing w:line="276" w:lineRule="auto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 w:rsidRPr="00192B8B">
              <w:rPr>
                <w:rFonts w:ascii="Arial" w:eastAsia="Calibri" w:hAnsi="Arial" w:cs="Arial"/>
                <w:noProof/>
                <w:sz w:val="20"/>
                <w:szCs w:val="20"/>
              </w:rPr>
              <w:t>Resolución</w:t>
            </w:r>
          </w:p>
        </w:tc>
        <w:tc>
          <w:tcPr>
            <w:tcW w:w="4677" w:type="dxa"/>
            <w:tcBorders>
              <w:top w:val="single" w:sz="4" w:space="0" w:color="143F6A"/>
              <w:left w:val="single" w:sz="4" w:space="0" w:color="143F6A"/>
              <w:bottom w:val="single" w:sz="4" w:space="0" w:color="143F6A"/>
              <w:right w:val="single" w:sz="4" w:space="0" w:color="143F6A"/>
            </w:tcBorders>
            <w:shd w:val="clear" w:color="auto" w:fill="ACCBF9"/>
            <w:vAlign w:val="center"/>
          </w:tcPr>
          <w:p w:rsidR="00192B8B" w:rsidRPr="00192B8B" w:rsidRDefault="006813A0" w:rsidP="00192B8B">
            <w:pPr>
              <w:spacing w:line="276" w:lineRule="auto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t>150 ppp</w:t>
            </w:r>
          </w:p>
        </w:tc>
        <w:tc>
          <w:tcPr>
            <w:tcW w:w="567" w:type="dxa"/>
            <w:tcBorders>
              <w:top w:val="nil"/>
              <w:left w:val="single" w:sz="4" w:space="0" w:color="143F6A"/>
              <w:bottom w:val="nil"/>
              <w:right w:val="double" w:sz="12" w:space="0" w:color="374C80" w:themeColor="accent1" w:themeShade="BF"/>
            </w:tcBorders>
            <w:vAlign w:val="center"/>
          </w:tcPr>
          <w:p w:rsidR="00192B8B" w:rsidRPr="00192B8B" w:rsidRDefault="00192B8B" w:rsidP="00192B8B">
            <w:pPr>
              <w:spacing w:line="276" w:lineRule="auto"/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  <w:tc>
          <w:tcPr>
            <w:tcW w:w="2929" w:type="dxa"/>
            <w:tcBorders>
              <w:top w:val="nil"/>
              <w:left w:val="double" w:sz="12" w:space="0" w:color="374C80" w:themeColor="accent1" w:themeShade="BF"/>
              <w:bottom w:val="nil"/>
              <w:right w:val="nil"/>
            </w:tcBorders>
            <w:vAlign w:val="center"/>
          </w:tcPr>
          <w:p w:rsidR="00192B8B" w:rsidRPr="00192B8B" w:rsidRDefault="00192B8B" w:rsidP="00192B8B">
            <w:pPr>
              <w:numPr>
                <w:ilvl w:val="0"/>
                <w:numId w:val="42"/>
              </w:numPr>
              <w:spacing w:line="276" w:lineRule="auto"/>
              <w:ind w:left="164" w:right="-389" w:hanging="142"/>
              <w:contextualSpacing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 w:rsidRPr="00192B8B">
              <w:rPr>
                <w:rFonts w:ascii="Arial" w:eastAsia="Calibri" w:hAnsi="Arial" w:cs="Arial"/>
                <w:noProof/>
                <w:sz w:val="20"/>
                <w:szCs w:val="20"/>
              </w:rPr>
              <w:t>Panel de capas.</w:t>
            </w:r>
          </w:p>
        </w:tc>
        <w:tc>
          <w:tcPr>
            <w:tcW w:w="293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92B8B" w:rsidRPr="00192B8B" w:rsidRDefault="00192B8B" w:rsidP="00192B8B">
            <w:pPr>
              <w:numPr>
                <w:ilvl w:val="0"/>
                <w:numId w:val="42"/>
              </w:numPr>
              <w:spacing w:line="276" w:lineRule="auto"/>
              <w:ind w:left="164" w:right="-389" w:hanging="142"/>
              <w:contextualSpacing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 w:rsidRPr="00192B8B">
              <w:rPr>
                <w:rFonts w:ascii="Arial" w:eastAsia="Calibri" w:hAnsi="Arial" w:cs="Arial"/>
                <w:noProof/>
                <w:sz w:val="20"/>
                <w:szCs w:val="20"/>
              </w:rPr>
              <w:t>Manejo del entorno.</w:t>
            </w:r>
          </w:p>
        </w:tc>
        <w:tc>
          <w:tcPr>
            <w:tcW w:w="2930" w:type="dxa"/>
            <w:gridSpan w:val="2"/>
            <w:tcBorders>
              <w:top w:val="nil"/>
              <w:left w:val="nil"/>
              <w:bottom w:val="nil"/>
              <w:right w:val="double" w:sz="12" w:space="0" w:color="374C80" w:themeColor="accent1" w:themeShade="BF"/>
            </w:tcBorders>
            <w:vAlign w:val="center"/>
          </w:tcPr>
          <w:p w:rsidR="00192B8B" w:rsidRPr="00192B8B" w:rsidRDefault="00192B8B" w:rsidP="00192B8B">
            <w:pPr>
              <w:numPr>
                <w:ilvl w:val="0"/>
                <w:numId w:val="42"/>
              </w:numPr>
              <w:spacing w:line="276" w:lineRule="auto"/>
              <w:ind w:left="164" w:right="-389" w:hanging="142"/>
              <w:contextualSpacing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 w:rsidRPr="00192B8B">
              <w:rPr>
                <w:rFonts w:ascii="Arial" w:eastAsia="Calibri" w:hAnsi="Arial" w:cs="Arial"/>
                <w:noProof/>
                <w:sz w:val="20"/>
                <w:szCs w:val="20"/>
              </w:rPr>
              <w:t>Formato nativo.</w:t>
            </w:r>
          </w:p>
        </w:tc>
      </w:tr>
      <w:tr w:rsidR="00192B8B" w:rsidRPr="00192B8B" w:rsidTr="0099057B">
        <w:trPr>
          <w:trHeight w:hRule="exact" w:val="340"/>
        </w:trPr>
        <w:tc>
          <w:tcPr>
            <w:tcW w:w="567" w:type="dxa"/>
            <w:tcBorders>
              <w:top w:val="single" w:sz="4" w:space="0" w:color="143F6A"/>
              <w:left w:val="single" w:sz="4" w:space="0" w:color="143F6A"/>
              <w:bottom w:val="single" w:sz="4" w:space="0" w:color="143F6A"/>
              <w:right w:val="single" w:sz="4" w:space="0" w:color="143F6A"/>
            </w:tcBorders>
            <w:shd w:val="clear" w:color="auto" w:fill="auto"/>
            <w:vAlign w:val="center"/>
          </w:tcPr>
          <w:p w:rsidR="00192B8B" w:rsidRPr="00192B8B" w:rsidRDefault="00192B8B" w:rsidP="00192B8B">
            <w:pPr>
              <w:spacing w:line="276" w:lineRule="auto"/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 w:rsidRPr="00192B8B">
              <w:rPr>
                <w:rFonts w:ascii="Arial" w:eastAsia="Calibri" w:hAnsi="Arial" w:cs="Arial"/>
                <w:noProof/>
                <w:sz w:val="20"/>
                <w:szCs w:val="20"/>
              </w:rPr>
              <w:t>4</w:t>
            </w:r>
          </w:p>
        </w:tc>
        <w:tc>
          <w:tcPr>
            <w:tcW w:w="2689" w:type="dxa"/>
            <w:tcBorders>
              <w:top w:val="single" w:sz="4" w:space="0" w:color="143F6A"/>
              <w:left w:val="single" w:sz="4" w:space="0" w:color="143F6A"/>
              <w:bottom w:val="single" w:sz="4" w:space="0" w:color="143F6A"/>
              <w:right w:val="single" w:sz="4" w:space="0" w:color="143F6A"/>
            </w:tcBorders>
            <w:shd w:val="clear" w:color="auto" w:fill="auto"/>
            <w:vAlign w:val="center"/>
          </w:tcPr>
          <w:p w:rsidR="00192B8B" w:rsidRPr="00192B8B" w:rsidRDefault="00192B8B" w:rsidP="00192B8B">
            <w:pPr>
              <w:spacing w:line="276" w:lineRule="auto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 w:rsidRPr="00192B8B">
              <w:rPr>
                <w:rFonts w:ascii="Arial" w:eastAsia="Calibri" w:hAnsi="Arial" w:cs="Arial"/>
                <w:noProof/>
                <w:sz w:val="20"/>
                <w:szCs w:val="20"/>
              </w:rPr>
              <w:t>Fondo</w:t>
            </w:r>
          </w:p>
        </w:tc>
        <w:tc>
          <w:tcPr>
            <w:tcW w:w="4677" w:type="dxa"/>
            <w:tcBorders>
              <w:top w:val="single" w:sz="4" w:space="0" w:color="143F6A"/>
              <w:left w:val="single" w:sz="4" w:space="0" w:color="143F6A"/>
              <w:bottom w:val="single" w:sz="4" w:space="0" w:color="143F6A"/>
              <w:right w:val="single" w:sz="4" w:space="0" w:color="143F6A"/>
            </w:tcBorders>
            <w:shd w:val="clear" w:color="auto" w:fill="auto"/>
            <w:vAlign w:val="center"/>
          </w:tcPr>
          <w:p w:rsidR="00192B8B" w:rsidRPr="00192B8B" w:rsidRDefault="006813A0" w:rsidP="00192B8B">
            <w:pPr>
              <w:spacing w:line="276" w:lineRule="auto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t>Blanco</w:t>
            </w:r>
          </w:p>
        </w:tc>
        <w:tc>
          <w:tcPr>
            <w:tcW w:w="567" w:type="dxa"/>
            <w:tcBorders>
              <w:top w:val="nil"/>
              <w:left w:val="single" w:sz="4" w:space="0" w:color="143F6A"/>
              <w:bottom w:val="nil"/>
              <w:right w:val="double" w:sz="12" w:space="0" w:color="374C80" w:themeColor="accent1" w:themeShade="BF"/>
            </w:tcBorders>
            <w:vAlign w:val="center"/>
          </w:tcPr>
          <w:p w:rsidR="00192B8B" w:rsidRPr="00192B8B" w:rsidRDefault="00192B8B" w:rsidP="00192B8B">
            <w:pPr>
              <w:spacing w:line="276" w:lineRule="auto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  <w:tc>
          <w:tcPr>
            <w:tcW w:w="2929" w:type="dxa"/>
            <w:tcBorders>
              <w:top w:val="nil"/>
              <w:left w:val="double" w:sz="12" w:space="0" w:color="374C80" w:themeColor="accent1" w:themeShade="BF"/>
              <w:bottom w:val="nil"/>
              <w:right w:val="nil"/>
            </w:tcBorders>
            <w:vAlign w:val="center"/>
          </w:tcPr>
          <w:p w:rsidR="00192B8B" w:rsidRPr="00192B8B" w:rsidRDefault="00192B8B" w:rsidP="00192B8B">
            <w:pPr>
              <w:numPr>
                <w:ilvl w:val="0"/>
                <w:numId w:val="42"/>
              </w:numPr>
              <w:spacing w:line="276" w:lineRule="auto"/>
              <w:ind w:left="164" w:right="-389" w:hanging="142"/>
              <w:contextualSpacing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 w:rsidRPr="00192B8B">
              <w:rPr>
                <w:rFonts w:ascii="Arial" w:eastAsia="Calibri" w:hAnsi="Arial" w:cs="Arial"/>
                <w:noProof/>
                <w:sz w:val="20"/>
                <w:szCs w:val="20"/>
              </w:rPr>
              <w:t>Líneas guías</w:t>
            </w:r>
          </w:p>
        </w:tc>
        <w:tc>
          <w:tcPr>
            <w:tcW w:w="293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92B8B" w:rsidRPr="00192B8B" w:rsidRDefault="00192B8B" w:rsidP="00192B8B">
            <w:pPr>
              <w:numPr>
                <w:ilvl w:val="0"/>
                <w:numId w:val="42"/>
              </w:numPr>
              <w:spacing w:line="276" w:lineRule="auto"/>
              <w:ind w:left="164" w:right="-389" w:hanging="142"/>
              <w:contextualSpacing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 w:rsidRPr="00192B8B">
              <w:rPr>
                <w:rFonts w:ascii="Arial" w:eastAsia="Calibri" w:hAnsi="Arial" w:cs="Arial"/>
                <w:noProof/>
                <w:sz w:val="20"/>
                <w:szCs w:val="20"/>
              </w:rPr>
              <w:t>Grupo de capas</w:t>
            </w:r>
          </w:p>
        </w:tc>
        <w:tc>
          <w:tcPr>
            <w:tcW w:w="2930" w:type="dxa"/>
            <w:gridSpan w:val="2"/>
            <w:tcBorders>
              <w:top w:val="nil"/>
              <w:left w:val="nil"/>
              <w:bottom w:val="nil"/>
              <w:right w:val="double" w:sz="12" w:space="0" w:color="374C80" w:themeColor="accent1" w:themeShade="BF"/>
            </w:tcBorders>
            <w:vAlign w:val="center"/>
          </w:tcPr>
          <w:p w:rsidR="00192B8B" w:rsidRPr="00192B8B" w:rsidRDefault="00192B8B" w:rsidP="00192B8B">
            <w:pPr>
              <w:numPr>
                <w:ilvl w:val="0"/>
                <w:numId w:val="42"/>
              </w:numPr>
              <w:spacing w:line="276" w:lineRule="auto"/>
              <w:ind w:left="164" w:right="-389" w:hanging="142"/>
              <w:contextualSpacing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 w:rsidRPr="00192B8B">
              <w:rPr>
                <w:rFonts w:ascii="Arial" w:eastAsia="Calibri" w:hAnsi="Arial" w:cs="Arial"/>
                <w:noProof/>
                <w:sz w:val="20"/>
                <w:szCs w:val="20"/>
              </w:rPr>
              <w:t>Unidades de medida</w:t>
            </w:r>
          </w:p>
        </w:tc>
      </w:tr>
      <w:tr w:rsidR="00192B8B" w:rsidRPr="00192B8B" w:rsidTr="0099057B">
        <w:trPr>
          <w:trHeight w:hRule="exact" w:val="340"/>
        </w:trPr>
        <w:tc>
          <w:tcPr>
            <w:tcW w:w="567" w:type="dxa"/>
            <w:tcBorders>
              <w:top w:val="single" w:sz="4" w:space="0" w:color="143F6A"/>
              <w:left w:val="single" w:sz="4" w:space="0" w:color="143F6A"/>
              <w:bottom w:val="single" w:sz="4" w:space="0" w:color="143F6A"/>
              <w:right w:val="single" w:sz="4" w:space="0" w:color="143F6A"/>
            </w:tcBorders>
            <w:shd w:val="clear" w:color="auto" w:fill="ACCBF9"/>
            <w:vAlign w:val="center"/>
          </w:tcPr>
          <w:p w:rsidR="00192B8B" w:rsidRPr="00192B8B" w:rsidRDefault="00192B8B" w:rsidP="00192B8B">
            <w:pPr>
              <w:spacing w:line="276" w:lineRule="auto"/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 w:rsidRPr="00192B8B">
              <w:rPr>
                <w:rFonts w:ascii="Arial" w:eastAsia="Calibri" w:hAnsi="Arial" w:cs="Arial"/>
                <w:noProof/>
                <w:sz w:val="20"/>
                <w:szCs w:val="20"/>
              </w:rPr>
              <w:t>5</w:t>
            </w:r>
          </w:p>
        </w:tc>
        <w:tc>
          <w:tcPr>
            <w:tcW w:w="2689" w:type="dxa"/>
            <w:tcBorders>
              <w:top w:val="single" w:sz="4" w:space="0" w:color="143F6A"/>
              <w:left w:val="single" w:sz="4" w:space="0" w:color="143F6A"/>
              <w:bottom w:val="single" w:sz="4" w:space="0" w:color="143F6A"/>
              <w:right w:val="single" w:sz="4" w:space="0" w:color="143F6A"/>
            </w:tcBorders>
            <w:shd w:val="clear" w:color="auto" w:fill="ACCBF9"/>
            <w:vAlign w:val="center"/>
          </w:tcPr>
          <w:p w:rsidR="00192B8B" w:rsidRPr="00192B8B" w:rsidRDefault="00192B8B" w:rsidP="00192B8B">
            <w:pPr>
              <w:spacing w:line="276" w:lineRule="auto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 w:rsidRPr="00192B8B">
              <w:rPr>
                <w:rFonts w:ascii="Arial" w:eastAsia="Calibri" w:hAnsi="Arial" w:cs="Arial"/>
                <w:noProof/>
                <w:sz w:val="20"/>
                <w:szCs w:val="20"/>
              </w:rPr>
              <w:t>Grupos de capas</w:t>
            </w:r>
          </w:p>
        </w:tc>
        <w:tc>
          <w:tcPr>
            <w:tcW w:w="4677" w:type="dxa"/>
            <w:tcBorders>
              <w:top w:val="single" w:sz="4" w:space="0" w:color="143F6A"/>
              <w:left w:val="single" w:sz="4" w:space="0" w:color="143F6A"/>
              <w:bottom w:val="single" w:sz="4" w:space="0" w:color="143F6A"/>
              <w:right w:val="single" w:sz="4" w:space="0" w:color="143F6A"/>
            </w:tcBorders>
            <w:shd w:val="clear" w:color="auto" w:fill="ACCBF9"/>
            <w:vAlign w:val="center"/>
          </w:tcPr>
          <w:p w:rsidR="00192B8B" w:rsidRPr="00192B8B" w:rsidRDefault="00192B8B" w:rsidP="006813A0">
            <w:pPr>
              <w:spacing w:line="276" w:lineRule="auto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 w:rsidRPr="00192B8B">
              <w:rPr>
                <w:rFonts w:ascii="Arial" w:eastAsia="Calibri" w:hAnsi="Arial" w:cs="Arial"/>
                <w:noProof/>
                <w:sz w:val="20"/>
                <w:szCs w:val="20"/>
              </w:rPr>
              <w:sym w:font="Wingdings" w:char="F030"/>
            </w:r>
            <w:sdt>
              <w:sdtPr>
                <w:rPr>
                  <w:rFonts w:ascii="Arial" w:eastAsia="Calibri" w:hAnsi="Arial" w:cs="Arial"/>
                  <w:noProof/>
                  <w:sz w:val="20"/>
                  <w:szCs w:val="20"/>
                </w:rPr>
                <w:id w:val="840594141"/>
                <w:placeholder>
                  <w:docPart w:val="589D3453C1C1448AB4176935AF499680"/>
                </w:placeholder>
              </w:sdtPr>
              <w:sdtEndPr/>
              <w:sdtContent>
                <w:r w:rsidR="006813A0">
                  <w:rPr>
                    <w:rFonts w:ascii="Arial" w:eastAsia="Calibri" w:hAnsi="Arial" w:cs="Arial"/>
                    <w:noProof/>
                    <w:sz w:val="20"/>
                    <w:szCs w:val="20"/>
                  </w:rPr>
                  <w:t>Textos</w:t>
                </w:r>
              </w:sdtContent>
            </w:sdt>
            <w:r w:rsidRPr="00192B8B">
              <w:rPr>
                <w:rFonts w:ascii="Arial" w:eastAsia="Calibri" w:hAnsi="Arial" w:cs="Arial"/>
                <w:noProof/>
                <w:sz w:val="20"/>
                <w:szCs w:val="20"/>
              </w:rPr>
              <w:t xml:space="preserve"> </w:t>
            </w:r>
            <w:r>
              <w:rPr>
                <w:rFonts w:ascii="Arial" w:eastAsia="Calibri" w:hAnsi="Arial" w:cs="Arial"/>
                <w:noProof/>
                <w:sz w:val="20"/>
                <w:szCs w:val="20"/>
              </w:rPr>
              <w:t xml:space="preserve"> </w:t>
            </w:r>
            <w:r w:rsidRPr="00192B8B">
              <w:rPr>
                <w:rFonts w:ascii="Arial" w:eastAsia="Calibri" w:hAnsi="Arial" w:cs="Arial"/>
                <w:noProof/>
                <w:sz w:val="20"/>
                <w:szCs w:val="20"/>
              </w:rPr>
              <w:sym w:font="Wingdings" w:char="F030"/>
            </w:r>
            <w:r>
              <w:rPr>
                <w:rFonts w:ascii="Arial" w:eastAsia="Calibri" w:hAnsi="Arial" w:cs="Arial"/>
                <w:noProof/>
                <w:sz w:val="20"/>
                <w:szCs w:val="20"/>
              </w:rPr>
              <w:t xml:space="preserve"> </w:t>
            </w:r>
            <w:sdt>
              <w:sdtPr>
                <w:rPr>
                  <w:rFonts w:ascii="Arial" w:eastAsia="Calibri" w:hAnsi="Arial" w:cs="Arial"/>
                  <w:noProof/>
                  <w:sz w:val="20"/>
                  <w:szCs w:val="20"/>
                </w:rPr>
                <w:id w:val="-658078343"/>
                <w:placeholder>
                  <w:docPart w:val="28AA6C174BD948FAAF3054B77EF56E97"/>
                </w:placeholder>
              </w:sdtPr>
              <w:sdtEndPr/>
              <w:sdtContent>
                <w:r w:rsidR="006813A0">
                  <w:rPr>
                    <w:rFonts w:ascii="Arial" w:eastAsia="Calibri" w:hAnsi="Arial" w:cs="Arial"/>
                    <w:noProof/>
                    <w:sz w:val="20"/>
                    <w:szCs w:val="20"/>
                  </w:rPr>
                  <w:t>Objetos</w:t>
                </w:r>
              </w:sdtContent>
            </w:sdt>
            <w:r w:rsidRPr="00192B8B">
              <w:rPr>
                <w:rFonts w:ascii="Arial" w:eastAsia="Calibri" w:hAnsi="Arial" w:cs="Arial"/>
                <w:noProof/>
                <w:sz w:val="20"/>
                <w:szCs w:val="20"/>
              </w:rPr>
              <w:t xml:space="preserve"> </w:t>
            </w:r>
            <w:r>
              <w:rPr>
                <w:rFonts w:ascii="Arial" w:eastAsia="Calibri" w:hAnsi="Arial" w:cs="Arial"/>
                <w:noProof/>
                <w:sz w:val="20"/>
                <w:szCs w:val="20"/>
              </w:rPr>
              <w:t xml:space="preserve"> </w:t>
            </w:r>
            <w:r w:rsidRPr="00192B8B">
              <w:rPr>
                <w:rFonts w:ascii="Arial" w:eastAsia="Calibri" w:hAnsi="Arial" w:cs="Arial"/>
                <w:noProof/>
                <w:sz w:val="20"/>
                <w:szCs w:val="20"/>
              </w:rPr>
              <w:sym w:font="Wingdings" w:char="F030"/>
            </w:r>
            <w:r>
              <w:rPr>
                <w:rFonts w:ascii="Arial" w:eastAsia="Calibri" w:hAnsi="Arial" w:cs="Arial"/>
                <w:noProof/>
                <w:sz w:val="20"/>
                <w:szCs w:val="20"/>
              </w:rPr>
              <w:t xml:space="preserve"> </w:t>
            </w:r>
            <w:sdt>
              <w:sdtPr>
                <w:rPr>
                  <w:rFonts w:ascii="Arial" w:eastAsia="Calibri" w:hAnsi="Arial" w:cs="Arial"/>
                  <w:noProof/>
                  <w:sz w:val="20"/>
                  <w:szCs w:val="20"/>
                </w:rPr>
                <w:id w:val="1087193305"/>
                <w:placeholder>
                  <w:docPart w:val="D9957B3C0F3F4363A659E28CCA9BB26E"/>
                </w:placeholder>
              </w:sdtPr>
              <w:sdtEndPr/>
              <w:sdtContent>
                <w:r w:rsidR="006813A0">
                  <w:rPr>
                    <w:rFonts w:ascii="Arial" w:eastAsia="Calibri" w:hAnsi="Arial" w:cs="Arial"/>
                    <w:noProof/>
                    <w:sz w:val="20"/>
                    <w:szCs w:val="20"/>
                  </w:rPr>
                  <w:t>Capturas de pantalla</w:t>
                </w:r>
              </w:sdtContent>
            </w:sdt>
          </w:p>
        </w:tc>
        <w:tc>
          <w:tcPr>
            <w:tcW w:w="567" w:type="dxa"/>
            <w:tcBorders>
              <w:top w:val="nil"/>
              <w:left w:val="single" w:sz="4" w:space="0" w:color="143F6A"/>
              <w:bottom w:val="nil"/>
              <w:right w:val="double" w:sz="12" w:space="0" w:color="374C80" w:themeColor="accent1" w:themeShade="BF"/>
            </w:tcBorders>
            <w:vAlign w:val="center"/>
          </w:tcPr>
          <w:p w:rsidR="00192B8B" w:rsidRPr="00192B8B" w:rsidRDefault="00192B8B" w:rsidP="00192B8B">
            <w:pPr>
              <w:spacing w:line="276" w:lineRule="auto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  <w:tc>
          <w:tcPr>
            <w:tcW w:w="2929" w:type="dxa"/>
            <w:tcBorders>
              <w:top w:val="nil"/>
              <w:left w:val="double" w:sz="12" w:space="0" w:color="374C80" w:themeColor="accent1" w:themeShade="BF"/>
              <w:bottom w:val="double" w:sz="12" w:space="0" w:color="374C80" w:themeColor="accent1" w:themeShade="BF"/>
              <w:right w:val="nil"/>
            </w:tcBorders>
            <w:vAlign w:val="center"/>
          </w:tcPr>
          <w:p w:rsidR="00192B8B" w:rsidRPr="00192B8B" w:rsidRDefault="00192B8B" w:rsidP="006813A0">
            <w:pPr>
              <w:spacing w:line="276" w:lineRule="auto"/>
              <w:ind w:left="164" w:right="-389"/>
              <w:contextualSpacing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  <w:tc>
          <w:tcPr>
            <w:tcW w:w="2930" w:type="dxa"/>
            <w:gridSpan w:val="2"/>
            <w:tcBorders>
              <w:top w:val="nil"/>
              <w:left w:val="nil"/>
              <w:bottom w:val="double" w:sz="12" w:space="0" w:color="374C80" w:themeColor="accent1" w:themeShade="BF"/>
              <w:right w:val="nil"/>
            </w:tcBorders>
            <w:vAlign w:val="center"/>
          </w:tcPr>
          <w:p w:rsidR="00192B8B" w:rsidRPr="00192B8B" w:rsidRDefault="00192B8B" w:rsidP="006813A0">
            <w:pPr>
              <w:spacing w:line="276" w:lineRule="auto"/>
              <w:ind w:left="164" w:right="-389"/>
              <w:contextualSpacing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  <w:tc>
          <w:tcPr>
            <w:tcW w:w="2930" w:type="dxa"/>
            <w:gridSpan w:val="2"/>
            <w:tcBorders>
              <w:top w:val="nil"/>
              <w:left w:val="nil"/>
              <w:bottom w:val="double" w:sz="12" w:space="0" w:color="374C80" w:themeColor="accent1" w:themeShade="BF"/>
              <w:right w:val="double" w:sz="12" w:space="0" w:color="374C80" w:themeColor="accent1" w:themeShade="BF"/>
            </w:tcBorders>
            <w:vAlign w:val="center"/>
          </w:tcPr>
          <w:p w:rsidR="00192B8B" w:rsidRPr="00192B8B" w:rsidRDefault="00192B8B" w:rsidP="006813A0">
            <w:pPr>
              <w:spacing w:line="276" w:lineRule="auto"/>
              <w:ind w:left="164" w:right="-389"/>
              <w:contextualSpacing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</w:tr>
      <w:tr w:rsidR="00192B8B" w:rsidRPr="00192B8B" w:rsidTr="0099057B">
        <w:trPr>
          <w:trHeight w:hRule="exact" w:val="340"/>
        </w:trPr>
        <w:tc>
          <w:tcPr>
            <w:tcW w:w="567" w:type="dxa"/>
            <w:tcBorders>
              <w:top w:val="single" w:sz="4" w:space="0" w:color="143F6A"/>
              <w:left w:val="single" w:sz="4" w:space="0" w:color="143F6A"/>
              <w:bottom w:val="single" w:sz="4" w:space="0" w:color="143F6A"/>
              <w:right w:val="single" w:sz="4" w:space="0" w:color="143F6A"/>
            </w:tcBorders>
            <w:shd w:val="clear" w:color="auto" w:fill="auto"/>
            <w:vAlign w:val="center"/>
          </w:tcPr>
          <w:p w:rsidR="00192B8B" w:rsidRPr="00192B8B" w:rsidRDefault="00192B8B" w:rsidP="00192B8B">
            <w:pPr>
              <w:spacing w:line="276" w:lineRule="auto"/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 w:rsidRPr="00192B8B">
              <w:rPr>
                <w:rFonts w:ascii="Arial" w:eastAsia="Calibri" w:hAnsi="Arial" w:cs="Arial"/>
                <w:noProof/>
                <w:sz w:val="20"/>
                <w:szCs w:val="20"/>
              </w:rPr>
              <w:t>6</w:t>
            </w:r>
          </w:p>
        </w:tc>
        <w:tc>
          <w:tcPr>
            <w:tcW w:w="2689" w:type="dxa"/>
            <w:tcBorders>
              <w:top w:val="single" w:sz="4" w:space="0" w:color="143F6A"/>
              <w:left w:val="single" w:sz="4" w:space="0" w:color="143F6A"/>
              <w:bottom w:val="single" w:sz="4" w:space="0" w:color="143F6A"/>
              <w:right w:val="single" w:sz="4" w:space="0" w:color="143F6A"/>
            </w:tcBorders>
            <w:shd w:val="clear" w:color="auto" w:fill="auto"/>
            <w:vAlign w:val="center"/>
          </w:tcPr>
          <w:p w:rsidR="00192B8B" w:rsidRPr="00192B8B" w:rsidRDefault="00192B8B" w:rsidP="00192B8B">
            <w:pPr>
              <w:spacing w:line="276" w:lineRule="auto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 w:rsidRPr="00192B8B">
              <w:rPr>
                <w:rFonts w:ascii="Arial" w:eastAsia="Calibri" w:hAnsi="Arial" w:cs="Arial"/>
                <w:noProof/>
                <w:sz w:val="20"/>
                <w:szCs w:val="20"/>
              </w:rPr>
              <w:t xml:space="preserve">Guía horizontal </w:t>
            </w:r>
          </w:p>
        </w:tc>
        <w:tc>
          <w:tcPr>
            <w:tcW w:w="4677" w:type="dxa"/>
            <w:tcBorders>
              <w:top w:val="single" w:sz="4" w:space="0" w:color="143F6A"/>
              <w:left w:val="single" w:sz="4" w:space="0" w:color="143F6A"/>
              <w:bottom w:val="single" w:sz="4" w:space="0" w:color="143F6A"/>
              <w:right w:val="single" w:sz="4" w:space="0" w:color="143F6A"/>
            </w:tcBorders>
            <w:shd w:val="clear" w:color="auto" w:fill="auto"/>
            <w:vAlign w:val="center"/>
          </w:tcPr>
          <w:p w:rsidR="00192B8B" w:rsidRPr="00192B8B" w:rsidRDefault="006813A0" w:rsidP="00192B8B">
            <w:pPr>
              <w:spacing w:line="276" w:lineRule="auto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t>1cm y 19cm</w:t>
            </w:r>
          </w:p>
        </w:tc>
        <w:tc>
          <w:tcPr>
            <w:tcW w:w="567" w:type="dxa"/>
            <w:tcBorders>
              <w:top w:val="nil"/>
              <w:left w:val="single" w:sz="4" w:space="0" w:color="143F6A"/>
              <w:bottom w:val="nil"/>
              <w:right w:val="nil"/>
            </w:tcBorders>
            <w:vAlign w:val="center"/>
          </w:tcPr>
          <w:p w:rsidR="00192B8B" w:rsidRPr="00192B8B" w:rsidRDefault="00192B8B" w:rsidP="00192B8B">
            <w:pPr>
              <w:spacing w:line="276" w:lineRule="auto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  <w:tc>
          <w:tcPr>
            <w:tcW w:w="3969" w:type="dxa"/>
            <w:gridSpan w:val="2"/>
            <w:tcBorders>
              <w:top w:val="double" w:sz="12" w:space="0" w:color="374C80" w:themeColor="accent1" w:themeShade="BF"/>
              <w:left w:val="nil"/>
              <w:bottom w:val="nil"/>
              <w:right w:val="nil"/>
            </w:tcBorders>
            <w:vAlign w:val="center"/>
          </w:tcPr>
          <w:p w:rsidR="00192B8B" w:rsidRPr="00192B8B" w:rsidRDefault="00192B8B" w:rsidP="00192B8B">
            <w:pPr>
              <w:spacing w:line="276" w:lineRule="auto"/>
              <w:ind w:left="164" w:right="-389"/>
              <w:contextualSpacing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  <w:tc>
          <w:tcPr>
            <w:tcW w:w="2552" w:type="dxa"/>
            <w:gridSpan w:val="2"/>
            <w:tcBorders>
              <w:top w:val="double" w:sz="12" w:space="0" w:color="374C80" w:themeColor="accent1" w:themeShade="BF"/>
              <w:left w:val="nil"/>
              <w:bottom w:val="nil"/>
              <w:right w:val="nil"/>
            </w:tcBorders>
            <w:vAlign w:val="center"/>
          </w:tcPr>
          <w:p w:rsidR="00192B8B" w:rsidRPr="00192B8B" w:rsidRDefault="00192B8B" w:rsidP="00192B8B">
            <w:pPr>
              <w:spacing w:line="276" w:lineRule="auto"/>
              <w:ind w:left="164" w:right="-389"/>
              <w:contextualSpacing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  <w:tc>
          <w:tcPr>
            <w:tcW w:w="2268" w:type="dxa"/>
            <w:tcBorders>
              <w:top w:val="double" w:sz="12" w:space="0" w:color="374C80" w:themeColor="accent1" w:themeShade="BF"/>
              <w:left w:val="nil"/>
              <w:bottom w:val="nil"/>
              <w:right w:val="nil"/>
            </w:tcBorders>
            <w:vAlign w:val="center"/>
          </w:tcPr>
          <w:p w:rsidR="00192B8B" w:rsidRPr="00192B8B" w:rsidRDefault="00192B8B" w:rsidP="00192B8B">
            <w:pPr>
              <w:spacing w:line="276" w:lineRule="auto"/>
              <w:ind w:left="164" w:right="-389"/>
              <w:contextualSpacing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</w:tr>
      <w:tr w:rsidR="00192B8B" w:rsidRPr="00192B8B" w:rsidTr="0099057B">
        <w:trPr>
          <w:trHeight w:hRule="exact" w:val="340"/>
        </w:trPr>
        <w:tc>
          <w:tcPr>
            <w:tcW w:w="567" w:type="dxa"/>
            <w:tcBorders>
              <w:top w:val="single" w:sz="4" w:space="0" w:color="143F6A"/>
              <w:left w:val="single" w:sz="4" w:space="0" w:color="143F6A"/>
              <w:bottom w:val="single" w:sz="4" w:space="0" w:color="143F6A"/>
              <w:right w:val="single" w:sz="4" w:space="0" w:color="143F6A"/>
            </w:tcBorders>
            <w:shd w:val="clear" w:color="auto" w:fill="ACCBF9"/>
            <w:vAlign w:val="center"/>
          </w:tcPr>
          <w:p w:rsidR="00192B8B" w:rsidRPr="00192B8B" w:rsidRDefault="00192B8B" w:rsidP="00192B8B">
            <w:pPr>
              <w:spacing w:line="276" w:lineRule="auto"/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 w:rsidRPr="00192B8B">
              <w:rPr>
                <w:rFonts w:ascii="Arial" w:eastAsia="Calibri" w:hAnsi="Arial" w:cs="Arial"/>
                <w:noProof/>
                <w:sz w:val="20"/>
                <w:szCs w:val="20"/>
              </w:rPr>
              <w:t>7</w:t>
            </w:r>
          </w:p>
        </w:tc>
        <w:tc>
          <w:tcPr>
            <w:tcW w:w="2689" w:type="dxa"/>
            <w:tcBorders>
              <w:top w:val="single" w:sz="4" w:space="0" w:color="143F6A"/>
              <w:left w:val="single" w:sz="4" w:space="0" w:color="143F6A"/>
              <w:bottom w:val="single" w:sz="4" w:space="0" w:color="143F6A"/>
              <w:right w:val="single" w:sz="4" w:space="0" w:color="143F6A"/>
            </w:tcBorders>
            <w:shd w:val="clear" w:color="auto" w:fill="ACCBF9"/>
            <w:vAlign w:val="center"/>
          </w:tcPr>
          <w:p w:rsidR="00192B8B" w:rsidRPr="00192B8B" w:rsidRDefault="00192B8B" w:rsidP="00192B8B">
            <w:pPr>
              <w:spacing w:line="276" w:lineRule="auto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 w:rsidRPr="00192B8B">
              <w:rPr>
                <w:rFonts w:ascii="Arial" w:eastAsia="Calibri" w:hAnsi="Arial" w:cs="Arial"/>
                <w:noProof/>
                <w:sz w:val="20"/>
                <w:szCs w:val="20"/>
              </w:rPr>
              <w:t>Nombre de archivo</w:t>
            </w:r>
          </w:p>
        </w:tc>
        <w:tc>
          <w:tcPr>
            <w:tcW w:w="4677" w:type="dxa"/>
            <w:tcBorders>
              <w:top w:val="single" w:sz="4" w:space="0" w:color="143F6A"/>
              <w:left w:val="single" w:sz="4" w:space="0" w:color="143F6A"/>
              <w:bottom w:val="single" w:sz="4" w:space="0" w:color="143F6A"/>
              <w:right w:val="single" w:sz="4" w:space="0" w:color="143F6A"/>
            </w:tcBorders>
            <w:shd w:val="clear" w:color="auto" w:fill="ACCBF9"/>
            <w:vAlign w:val="center"/>
          </w:tcPr>
          <w:p w:rsidR="00192B8B" w:rsidRPr="00192B8B" w:rsidRDefault="006813A0" w:rsidP="006813A0">
            <w:pPr>
              <w:spacing w:line="276" w:lineRule="auto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t>sabores_Nombre_Apellido.psd</w:t>
            </w:r>
          </w:p>
        </w:tc>
        <w:tc>
          <w:tcPr>
            <w:tcW w:w="567" w:type="dxa"/>
            <w:tcBorders>
              <w:top w:val="nil"/>
              <w:left w:val="single" w:sz="4" w:space="0" w:color="143F6A"/>
              <w:bottom w:val="nil"/>
              <w:right w:val="nil"/>
            </w:tcBorders>
            <w:vAlign w:val="center"/>
          </w:tcPr>
          <w:p w:rsidR="00192B8B" w:rsidRPr="00192B8B" w:rsidRDefault="00192B8B" w:rsidP="00192B8B">
            <w:pPr>
              <w:spacing w:line="276" w:lineRule="auto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  <w:tc>
          <w:tcPr>
            <w:tcW w:w="3969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92B8B" w:rsidRPr="00192B8B" w:rsidRDefault="00192B8B" w:rsidP="00192B8B">
            <w:pPr>
              <w:spacing w:line="276" w:lineRule="auto"/>
              <w:ind w:left="164" w:right="-389"/>
              <w:contextualSpacing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  <w:tc>
          <w:tcPr>
            <w:tcW w:w="2552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92B8B" w:rsidRPr="00192B8B" w:rsidRDefault="00192B8B" w:rsidP="00192B8B">
            <w:pPr>
              <w:spacing w:line="276" w:lineRule="auto"/>
              <w:ind w:left="164" w:right="-389"/>
              <w:contextualSpacing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92B8B" w:rsidRPr="00192B8B" w:rsidRDefault="00192B8B" w:rsidP="00192B8B">
            <w:pPr>
              <w:spacing w:line="276" w:lineRule="auto"/>
              <w:ind w:left="164" w:right="-389"/>
              <w:contextualSpacing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</w:tr>
      <w:tr w:rsidR="0099057B" w:rsidRPr="00192B8B" w:rsidTr="0099057B">
        <w:trPr>
          <w:trHeight w:hRule="exact" w:val="340"/>
        </w:trPr>
        <w:tc>
          <w:tcPr>
            <w:tcW w:w="567" w:type="dxa"/>
            <w:tcBorders>
              <w:top w:val="single" w:sz="4" w:space="0" w:color="143F6A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99057B" w:rsidRPr="00192B8B" w:rsidRDefault="0099057B" w:rsidP="00192B8B">
            <w:pPr>
              <w:spacing w:line="276" w:lineRule="auto"/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  <w:tc>
          <w:tcPr>
            <w:tcW w:w="2689" w:type="dxa"/>
            <w:tcBorders>
              <w:top w:val="single" w:sz="4" w:space="0" w:color="143F6A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99057B" w:rsidRPr="00192B8B" w:rsidRDefault="0099057B" w:rsidP="00192B8B">
            <w:pPr>
              <w:spacing w:line="276" w:lineRule="auto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  <w:tc>
          <w:tcPr>
            <w:tcW w:w="4677" w:type="dxa"/>
            <w:tcBorders>
              <w:top w:val="single" w:sz="4" w:space="0" w:color="143F6A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99057B" w:rsidRPr="00192B8B" w:rsidRDefault="0099057B" w:rsidP="00192B8B">
            <w:pPr>
              <w:spacing w:line="276" w:lineRule="auto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99057B" w:rsidRPr="00192B8B" w:rsidRDefault="0099057B" w:rsidP="00192B8B">
            <w:pPr>
              <w:spacing w:line="276" w:lineRule="auto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  <w:tc>
          <w:tcPr>
            <w:tcW w:w="396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99057B" w:rsidRPr="00192B8B" w:rsidRDefault="0099057B" w:rsidP="00192B8B">
            <w:pPr>
              <w:spacing w:line="276" w:lineRule="auto"/>
              <w:ind w:left="164" w:right="-389"/>
              <w:contextualSpacing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  <w:tc>
          <w:tcPr>
            <w:tcW w:w="255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99057B" w:rsidRPr="00192B8B" w:rsidRDefault="0099057B" w:rsidP="00192B8B">
            <w:pPr>
              <w:spacing w:line="276" w:lineRule="auto"/>
              <w:ind w:left="164" w:right="-389"/>
              <w:contextualSpacing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99057B" w:rsidRPr="00192B8B" w:rsidRDefault="0099057B" w:rsidP="00192B8B">
            <w:pPr>
              <w:spacing w:line="276" w:lineRule="auto"/>
              <w:ind w:left="164" w:right="-389"/>
              <w:contextualSpacing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</w:tr>
      <w:bookmarkEnd w:id="0"/>
      <w:tr w:rsidR="0099057B" w:rsidRPr="00192B8B" w:rsidTr="0099057B">
        <w:trPr>
          <w:trHeight w:val="2835"/>
        </w:trPr>
        <w:tc>
          <w:tcPr>
            <w:tcW w:w="17289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99057B" w:rsidRPr="00192B8B" w:rsidRDefault="006813A0" w:rsidP="0099057B">
            <w:pPr>
              <w:spacing w:line="276" w:lineRule="auto"/>
              <w:ind w:left="164" w:right="-389"/>
              <w:contextualSpacing/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noProof/>
                <w:lang w:val="es-AR" w:eastAsia="es-AR"/>
              </w:rPr>
              <w:drawing>
                <wp:anchor distT="0" distB="0" distL="114300" distR="114300" simplePos="0" relativeHeight="251678720" behindDoc="1" locked="0" layoutInCell="1" allowOverlap="1">
                  <wp:simplePos x="0" y="0"/>
                  <wp:positionH relativeFrom="margin">
                    <wp:posOffset>3430270</wp:posOffset>
                  </wp:positionH>
                  <wp:positionV relativeFrom="margin">
                    <wp:posOffset>-83185</wp:posOffset>
                  </wp:positionV>
                  <wp:extent cx="3985895" cy="3353435"/>
                  <wp:effectExtent l="0" t="0" r="0" b="0"/>
                  <wp:wrapNone/>
                  <wp:docPr id="1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85895" cy="33534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:rsidR="00192B8B" w:rsidRDefault="00192B8B" w:rsidP="00D331A2">
      <w:pPr>
        <w:rPr>
          <w:rFonts w:ascii="Arial" w:hAnsi="Arial" w:cs="Arial"/>
          <w:noProof/>
        </w:rPr>
      </w:pPr>
    </w:p>
    <w:p w:rsidR="006813A0" w:rsidRDefault="006813A0">
      <w:pPr>
        <w:rPr>
          <w:rFonts w:ascii="Arial" w:eastAsiaTheme="majorEastAsia" w:hAnsi="Arial" w:cs="Arial"/>
          <w:noProof/>
          <w:color w:val="374C80" w:themeColor="accent1" w:themeShade="BF"/>
          <w:sz w:val="32"/>
          <w:szCs w:val="32"/>
          <w:lang w:val="es-AR"/>
        </w:rPr>
      </w:pPr>
      <w:r>
        <w:rPr>
          <w:rFonts w:ascii="Arial" w:hAnsi="Arial" w:cs="Arial"/>
          <w:noProof/>
          <w:lang w:val="es-AR"/>
        </w:rPr>
        <w:br w:type="page"/>
      </w:r>
    </w:p>
    <w:p w:rsidR="0071396A" w:rsidRPr="0099057B" w:rsidRDefault="0071396A" w:rsidP="0071396A">
      <w:pPr>
        <w:pStyle w:val="Ttulo1"/>
        <w:rPr>
          <w:rFonts w:ascii="Arial" w:hAnsi="Arial" w:cs="Arial"/>
          <w:noProof/>
          <w:lang w:val="es-AR"/>
        </w:rPr>
      </w:pPr>
      <w:r w:rsidRPr="0099057B">
        <w:rPr>
          <w:rFonts w:ascii="Arial" w:hAnsi="Arial" w:cs="Arial"/>
          <w:noProof/>
          <w:lang w:val="es-AR"/>
        </w:rPr>
        <w:lastRenderedPageBreak/>
        <w:t xml:space="preserve">Etapa </w:t>
      </w:r>
      <w:r w:rsidR="00BC0812">
        <w:rPr>
          <w:rFonts w:ascii="Arial" w:hAnsi="Arial" w:cs="Arial"/>
          <w:noProof/>
          <w:lang w:val="es-AR"/>
        </w:rPr>
        <w:t>1</w:t>
      </w:r>
      <w:r w:rsidRPr="0099057B">
        <w:rPr>
          <w:rFonts w:ascii="Arial" w:hAnsi="Arial" w:cs="Arial"/>
          <w:noProof/>
          <w:lang w:val="es-AR"/>
        </w:rPr>
        <w:t xml:space="preserve"> – Edición de imágenes </w:t>
      </w:r>
    </w:p>
    <w:p w:rsidR="0071396A" w:rsidRDefault="008142F1" w:rsidP="0071396A">
      <w:pPr>
        <w:rPr>
          <w:rFonts w:ascii="Arial" w:hAnsi="Arial" w:cs="Arial"/>
          <w:sz w:val="20"/>
          <w:szCs w:val="20"/>
          <w:lang w:val="es-AR"/>
        </w:rPr>
      </w:pPr>
      <w:r>
        <w:rPr>
          <w:noProof/>
          <w:lang w:val="es-AR" w:eastAsia="es-AR"/>
        </w:rPr>
        <w:drawing>
          <wp:anchor distT="0" distB="0" distL="114300" distR="114300" simplePos="0" relativeHeight="251687936" behindDoc="1" locked="0" layoutInCell="1" allowOverlap="1">
            <wp:simplePos x="0" y="0"/>
            <wp:positionH relativeFrom="margin">
              <wp:posOffset>2963545</wp:posOffset>
            </wp:positionH>
            <wp:positionV relativeFrom="margin">
              <wp:posOffset>1638935</wp:posOffset>
            </wp:positionV>
            <wp:extent cx="4743450" cy="3809365"/>
            <wp:effectExtent l="0" t="0" r="0" b="635"/>
            <wp:wrapNone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43450" cy="38093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1396A" w:rsidRPr="0099057B">
        <w:rPr>
          <w:rFonts w:ascii="Arial" w:hAnsi="Arial" w:cs="Arial"/>
          <w:sz w:val="20"/>
          <w:szCs w:val="20"/>
          <w:lang w:val="es-AR"/>
        </w:rPr>
        <w:t xml:space="preserve">Todas las imágenes necesarias para realizar esta etapa las encontrarás en la carpeta </w:t>
      </w:r>
      <w:r w:rsidR="0071396A" w:rsidRPr="009B71E5">
        <w:rPr>
          <w:rFonts w:ascii="Arial" w:hAnsi="Arial" w:cs="Arial"/>
          <w:b/>
          <w:bCs/>
          <w:sz w:val="20"/>
          <w:szCs w:val="20"/>
          <w:lang w:val="es-AR"/>
        </w:rPr>
        <w:t>Archivos</w:t>
      </w:r>
      <w:r w:rsidR="0071396A" w:rsidRPr="0099057B">
        <w:rPr>
          <w:rFonts w:ascii="Arial" w:hAnsi="Arial" w:cs="Arial"/>
          <w:sz w:val="20"/>
          <w:szCs w:val="20"/>
          <w:lang w:val="es-AR"/>
        </w:rPr>
        <w:t xml:space="preserve"> dentro de la carpeta de examen.</w:t>
      </w:r>
    </w:p>
    <w:tbl>
      <w:tblPr>
        <w:tblStyle w:val="Tablaconcuadrcula"/>
        <w:tblW w:w="17289" w:type="dxa"/>
        <w:tblLayout w:type="fixed"/>
        <w:tblLook w:val="04A0" w:firstRow="1" w:lastRow="0" w:firstColumn="1" w:lastColumn="0" w:noHBand="0" w:noVBand="1"/>
      </w:tblPr>
      <w:tblGrid>
        <w:gridCol w:w="567"/>
        <w:gridCol w:w="7366"/>
        <w:gridCol w:w="567"/>
        <w:gridCol w:w="2929"/>
        <w:gridCol w:w="1040"/>
        <w:gridCol w:w="1890"/>
        <w:gridCol w:w="662"/>
        <w:gridCol w:w="2268"/>
      </w:tblGrid>
      <w:tr w:rsidR="0071396A" w:rsidRPr="00192B8B" w:rsidTr="002D6D35">
        <w:trPr>
          <w:trHeight w:hRule="exact" w:val="340"/>
        </w:trPr>
        <w:tc>
          <w:tcPr>
            <w:tcW w:w="567" w:type="dxa"/>
            <w:tcBorders>
              <w:top w:val="single" w:sz="4" w:space="0" w:color="143F6A"/>
              <w:left w:val="single" w:sz="4" w:space="0" w:color="143F6A"/>
              <w:bottom w:val="single" w:sz="4" w:space="0" w:color="143F6A"/>
              <w:right w:val="single" w:sz="4" w:space="0" w:color="143F6A"/>
            </w:tcBorders>
            <w:shd w:val="clear" w:color="auto" w:fill="ACCBF9"/>
            <w:vAlign w:val="center"/>
          </w:tcPr>
          <w:p w:rsidR="0071396A" w:rsidRPr="00192B8B" w:rsidRDefault="0071396A" w:rsidP="002D6D35">
            <w:pPr>
              <w:spacing w:line="276" w:lineRule="auto"/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 w:rsidRPr="00192B8B">
              <w:rPr>
                <w:rFonts w:ascii="Arial" w:eastAsia="Calibri" w:hAnsi="Arial" w:cs="Arial"/>
                <w:noProof/>
                <w:sz w:val="20"/>
                <w:szCs w:val="20"/>
              </w:rPr>
              <w:t>1</w:t>
            </w:r>
          </w:p>
        </w:tc>
        <w:tc>
          <w:tcPr>
            <w:tcW w:w="7366" w:type="dxa"/>
            <w:tcBorders>
              <w:top w:val="single" w:sz="4" w:space="0" w:color="143F6A"/>
              <w:left w:val="single" w:sz="4" w:space="0" w:color="143F6A"/>
              <w:bottom w:val="single" w:sz="4" w:space="0" w:color="143F6A"/>
              <w:right w:val="single" w:sz="4" w:space="0" w:color="143F6A"/>
            </w:tcBorders>
            <w:shd w:val="clear" w:color="auto" w:fill="ACCBF9"/>
            <w:vAlign w:val="center"/>
          </w:tcPr>
          <w:p w:rsidR="0071396A" w:rsidRPr="00192B8B" w:rsidRDefault="0071396A" w:rsidP="00624F9E">
            <w:pPr>
              <w:spacing w:line="276" w:lineRule="auto"/>
              <w:rPr>
                <w:rFonts w:ascii="Arial" w:eastAsia="Calibri" w:hAnsi="Arial" w:cs="Arial"/>
                <w:b/>
                <w:bCs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t xml:space="preserve">Imagen </w:t>
            </w:r>
            <w:sdt>
              <w:sdtPr>
                <w:rPr>
                  <w:rFonts w:ascii="Arial" w:eastAsia="Calibri" w:hAnsi="Arial" w:cs="Arial"/>
                  <w:noProof/>
                  <w:sz w:val="20"/>
                  <w:szCs w:val="20"/>
                </w:rPr>
                <w:id w:val="970634331"/>
                <w:placeholder>
                  <w:docPart w:val="DE78641B47B344949D61BEB31502BD10"/>
                </w:placeholder>
              </w:sdtPr>
              <w:sdtEndPr/>
              <w:sdtContent>
                <w:r w:rsidR="00624F9E">
                  <w:rPr>
                    <w:rFonts w:ascii="Arial" w:eastAsia="Calibri" w:hAnsi="Arial" w:cs="Arial"/>
                    <w:noProof/>
                    <w:sz w:val="20"/>
                    <w:szCs w:val="20"/>
                  </w:rPr>
                  <w:t>fondo_cocina.jpg</w:t>
                </w:r>
              </w:sdtContent>
            </w:sdt>
          </w:p>
        </w:tc>
        <w:tc>
          <w:tcPr>
            <w:tcW w:w="567" w:type="dxa"/>
            <w:tcBorders>
              <w:top w:val="nil"/>
              <w:left w:val="single" w:sz="4" w:space="0" w:color="143F6A"/>
              <w:bottom w:val="nil"/>
              <w:right w:val="double" w:sz="12" w:space="0" w:color="374C80" w:themeColor="accent1" w:themeShade="BF"/>
            </w:tcBorders>
            <w:vAlign w:val="center"/>
          </w:tcPr>
          <w:p w:rsidR="0071396A" w:rsidRPr="00192B8B" w:rsidRDefault="0071396A" w:rsidP="002D6D35">
            <w:pPr>
              <w:spacing w:line="276" w:lineRule="auto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  <w:tc>
          <w:tcPr>
            <w:tcW w:w="8789" w:type="dxa"/>
            <w:gridSpan w:val="5"/>
            <w:tcBorders>
              <w:top w:val="double" w:sz="12" w:space="0" w:color="374C80" w:themeColor="accent1" w:themeShade="BF"/>
              <w:left w:val="double" w:sz="12" w:space="0" w:color="374C80" w:themeColor="accent1" w:themeShade="BF"/>
              <w:bottom w:val="nil"/>
              <w:right w:val="double" w:sz="12" w:space="0" w:color="374C80" w:themeColor="accent1" w:themeShade="BF"/>
            </w:tcBorders>
            <w:vAlign w:val="center"/>
          </w:tcPr>
          <w:p w:rsidR="0071396A" w:rsidRPr="00192B8B" w:rsidRDefault="0071396A" w:rsidP="002D6D35">
            <w:pPr>
              <w:spacing w:line="276" w:lineRule="auto"/>
              <w:jc w:val="center"/>
              <w:rPr>
                <w:rFonts w:ascii="Arial" w:eastAsia="Calibri" w:hAnsi="Arial" w:cs="Arial"/>
                <w:b/>
                <w:bCs/>
                <w:noProof/>
                <w:sz w:val="20"/>
                <w:szCs w:val="20"/>
                <w:u w:val="single"/>
              </w:rPr>
            </w:pPr>
            <w:r w:rsidRPr="00192B8B">
              <w:rPr>
                <w:rFonts w:ascii="Arial" w:eastAsia="Calibri" w:hAnsi="Arial" w:cs="Arial"/>
                <w:b/>
                <w:bCs/>
                <w:noProof/>
                <w:sz w:val="20"/>
                <w:szCs w:val="20"/>
                <w:u w:val="single"/>
              </w:rPr>
              <w:t>CONTENIDOS A APLICAR:</w:t>
            </w:r>
          </w:p>
        </w:tc>
      </w:tr>
      <w:tr w:rsidR="0071396A" w:rsidRPr="00192B8B" w:rsidTr="00A67F2F">
        <w:trPr>
          <w:trHeight w:hRule="exact" w:val="340"/>
        </w:trPr>
        <w:tc>
          <w:tcPr>
            <w:tcW w:w="567" w:type="dxa"/>
            <w:tcBorders>
              <w:top w:val="single" w:sz="4" w:space="0" w:color="143F6A"/>
              <w:left w:val="single" w:sz="4" w:space="0" w:color="143F6A"/>
              <w:bottom w:val="single" w:sz="4" w:space="0" w:color="143F6A"/>
              <w:right w:val="single" w:sz="4" w:space="0" w:color="143F6A"/>
            </w:tcBorders>
            <w:shd w:val="clear" w:color="auto" w:fill="auto"/>
            <w:vAlign w:val="center"/>
          </w:tcPr>
          <w:p w:rsidR="0071396A" w:rsidRPr="00192B8B" w:rsidRDefault="0071396A" w:rsidP="002D6D35">
            <w:pPr>
              <w:spacing w:line="276" w:lineRule="auto"/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 w:rsidRPr="00192B8B">
              <w:rPr>
                <w:rFonts w:ascii="Arial" w:eastAsia="Calibri" w:hAnsi="Arial" w:cs="Arial"/>
                <w:noProof/>
                <w:sz w:val="20"/>
                <w:szCs w:val="20"/>
              </w:rPr>
              <w:t>2</w:t>
            </w:r>
          </w:p>
        </w:tc>
        <w:tc>
          <w:tcPr>
            <w:tcW w:w="7366" w:type="dxa"/>
            <w:tcBorders>
              <w:top w:val="single" w:sz="4" w:space="0" w:color="143F6A"/>
              <w:left w:val="single" w:sz="4" w:space="0" w:color="143F6A"/>
              <w:bottom w:val="single" w:sz="4" w:space="0" w:color="143F6A"/>
              <w:right w:val="single" w:sz="4" w:space="0" w:color="143F6A"/>
            </w:tcBorders>
            <w:shd w:val="clear" w:color="auto" w:fill="auto"/>
            <w:vAlign w:val="center"/>
          </w:tcPr>
          <w:p w:rsidR="0071396A" w:rsidRPr="00192B8B" w:rsidRDefault="0071396A" w:rsidP="002D6D35">
            <w:pPr>
              <w:spacing w:line="276" w:lineRule="auto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t>Llevar la imagen al archivo de trabajo</w:t>
            </w:r>
          </w:p>
        </w:tc>
        <w:tc>
          <w:tcPr>
            <w:tcW w:w="567" w:type="dxa"/>
            <w:tcBorders>
              <w:top w:val="nil"/>
              <w:left w:val="single" w:sz="4" w:space="0" w:color="143F6A"/>
              <w:bottom w:val="nil"/>
              <w:right w:val="double" w:sz="12" w:space="0" w:color="374C80" w:themeColor="accent1" w:themeShade="BF"/>
            </w:tcBorders>
            <w:vAlign w:val="center"/>
          </w:tcPr>
          <w:p w:rsidR="0071396A" w:rsidRPr="00192B8B" w:rsidRDefault="0071396A" w:rsidP="002D6D35">
            <w:pPr>
              <w:spacing w:line="276" w:lineRule="auto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  <w:tc>
          <w:tcPr>
            <w:tcW w:w="2929" w:type="dxa"/>
            <w:tcBorders>
              <w:top w:val="nil"/>
              <w:left w:val="double" w:sz="12" w:space="0" w:color="374C80" w:themeColor="accent1" w:themeShade="BF"/>
              <w:bottom w:val="nil"/>
              <w:right w:val="nil"/>
            </w:tcBorders>
            <w:vAlign w:val="center"/>
          </w:tcPr>
          <w:p w:rsidR="0071396A" w:rsidRPr="00192B8B" w:rsidRDefault="0071396A" w:rsidP="0071396A">
            <w:pPr>
              <w:numPr>
                <w:ilvl w:val="0"/>
                <w:numId w:val="42"/>
              </w:numPr>
              <w:spacing w:line="276" w:lineRule="auto"/>
              <w:ind w:left="164" w:right="-389" w:hanging="142"/>
              <w:contextualSpacing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 w:rsidRPr="009B71E5">
              <w:rPr>
                <w:rFonts w:ascii="Arial" w:hAnsi="Arial" w:cs="Arial"/>
                <w:sz w:val="20"/>
                <w:szCs w:val="20"/>
              </w:rPr>
              <w:t>Herramienta de selección.</w:t>
            </w:r>
          </w:p>
        </w:tc>
        <w:tc>
          <w:tcPr>
            <w:tcW w:w="293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1396A" w:rsidRPr="00192B8B" w:rsidRDefault="0071396A" w:rsidP="0071396A">
            <w:pPr>
              <w:numPr>
                <w:ilvl w:val="0"/>
                <w:numId w:val="42"/>
              </w:numPr>
              <w:spacing w:line="276" w:lineRule="auto"/>
              <w:ind w:left="164" w:right="-389" w:hanging="142"/>
              <w:contextualSpacing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 w:rsidRPr="009B71E5">
              <w:rPr>
                <w:rFonts w:ascii="Arial" w:hAnsi="Arial" w:cs="Arial"/>
                <w:sz w:val="20"/>
                <w:szCs w:val="20"/>
              </w:rPr>
              <w:t>Ajuste de imagen.</w:t>
            </w:r>
          </w:p>
        </w:tc>
        <w:tc>
          <w:tcPr>
            <w:tcW w:w="2930" w:type="dxa"/>
            <w:gridSpan w:val="2"/>
            <w:tcBorders>
              <w:top w:val="nil"/>
              <w:left w:val="nil"/>
              <w:bottom w:val="nil"/>
              <w:right w:val="double" w:sz="12" w:space="0" w:color="374C80" w:themeColor="accent1" w:themeShade="BF"/>
            </w:tcBorders>
          </w:tcPr>
          <w:p w:rsidR="0071396A" w:rsidRPr="00192B8B" w:rsidRDefault="0071396A" w:rsidP="0071396A">
            <w:pPr>
              <w:numPr>
                <w:ilvl w:val="0"/>
                <w:numId w:val="42"/>
              </w:numPr>
              <w:spacing w:line="276" w:lineRule="auto"/>
              <w:ind w:left="164" w:right="-389" w:hanging="142"/>
              <w:contextualSpacing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 w:rsidRPr="009B71E5">
              <w:rPr>
                <w:rFonts w:ascii="Arial" w:hAnsi="Arial" w:cs="Arial"/>
                <w:sz w:val="20"/>
                <w:szCs w:val="20"/>
              </w:rPr>
              <w:t>Transformar.</w:t>
            </w:r>
          </w:p>
        </w:tc>
      </w:tr>
      <w:tr w:rsidR="0071396A" w:rsidRPr="00192B8B" w:rsidTr="002D6D35">
        <w:trPr>
          <w:trHeight w:hRule="exact" w:val="340"/>
        </w:trPr>
        <w:tc>
          <w:tcPr>
            <w:tcW w:w="567" w:type="dxa"/>
            <w:tcBorders>
              <w:top w:val="single" w:sz="4" w:space="0" w:color="143F6A"/>
              <w:left w:val="single" w:sz="4" w:space="0" w:color="143F6A"/>
              <w:bottom w:val="single" w:sz="4" w:space="0" w:color="143F6A"/>
              <w:right w:val="single" w:sz="4" w:space="0" w:color="143F6A"/>
            </w:tcBorders>
            <w:shd w:val="clear" w:color="auto" w:fill="ACCBF9"/>
            <w:vAlign w:val="center"/>
          </w:tcPr>
          <w:p w:rsidR="0071396A" w:rsidRPr="00192B8B" w:rsidRDefault="0071396A" w:rsidP="002D6D35">
            <w:pPr>
              <w:spacing w:line="276" w:lineRule="auto"/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 w:rsidRPr="00192B8B">
              <w:rPr>
                <w:rFonts w:ascii="Arial" w:eastAsia="Calibri" w:hAnsi="Arial" w:cs="Arial"/>
                <w:noProof/>
                <w:sz w:val="20"/>
                <w:szCs w:val="20"/>
              </w:rPr>
              <w:t>3</w:t>
            </w:r>
          </w:p>
        </w:tc>
        <w:tc>
          <w:tcPr>
            <w:tcW w:w="7366" w:type="dxa"/>
            <w:tcBorders>
              <w:top w:val="single" w:sz="4" w:space="0" w:color="143F6A"/>
              <w:left w:val="single" w:sz="4" w:space="0" w:color="143F6A"/>
              <w:bottom w:val="single" w:sz="4" w:space="0" w:color="143F6A"/>
              <w:right w:val="single" w:sz="4" w:space="0" w:color="143F6A"/>
            </w:tcBorders>
            <w:shd w:val="clear" w:color="auto" w:fill="ACCBF9"/>
            <w:vAlign w:val="center"/>
          </w:tcPr>
          <w:p w:rsidR="0071396A" w:rsidRPr="00192B8B" w:rsidRDefault="00A67F2F" w:rsidP="002D6D35">
            <w:pPr>
              <w:spacing w:line="276" w:lineRule="auto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 w:rsidRPr="008D5E25">
              <w:rPr>
                <w:rFonts w:ascii="Arial" w:hAnsi="Arial" w:cs="Arial"/>
                <w:sz w:val="20"/>
              </w:rPr>
              <w:t>Retoc</w:t>
            </w:r>
            <w:r>
              <w:rPr>
                <w:rFonts w:ascii="Arial" w:hAnsi="Arial" w:cs="Arial"/>
                <w:sz w:val="20"/>
              </w:rPr>
              <w:t>ar la imagen para sacar el texto</w:t>
            </w:r>
          </w:p>
        </w:tc>
        <w:tc>
          <w:tcPr>
            <w:tcW w:w="567" w:type="dxa"/>
            <w:tcBorders>
              <w:top w:val="nil"/>
              <w:left w:val="single" w:sz="4" w:space="0" w:color="143F6A"/>
              <w:bottom w:val="nil"/>
              <w:right w:val="double" w:sz="12" w:space="0" w:color="374C80" w:themeColor="accent1" w:themeShade="BF"/>
            </w:tcBorders>
            <w:vAlign w:val="center"/>
          </w:tcPr>
          <w:p w:rsidR="0071396A" w:rsidRPr="00192B8B" w:rsidRDefault="0071396A" w:rsidP="002D6D35">
            <w:pPr>
              <w:spacing w:line="276" w:lineRule="auto"/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  <w:tc>
          <w:tcPr>
            <w:tcW w:w="2929" w:type="dxa"/>
            <w:tcBorders>
              <w:top w:val="nil"/>
              <w:left w:val="double" w:sz="12" w:space="0" w:color="374C80" w:themeColor="accent1" w:themeShade="BF"/>
              <w:bottom w:val="nil"/>
              <w:right w:val="nil"/>
            </w:tcBorders>
            <w:vAlign w:val="center"/>
          </w:tcPr>
          <w:p w:rsidR="0071396A" w:rsidRPr="00192B8B" w:rsidRDefault="0071396A" w:rsidP="0071396A">
            <w:pPr>
              <w:numPr>
                <w:ilvl w:val="0"/>
                <w:numId w:val="42"/>
              </w:numPr>
              <w:spacing w:line="276" w:lineRule="auto"/>
              <w:ind w:left="164" w:right="-389" w:hanging="142"/>
              <w:contextualSpacing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 w:rsidRPr="009B71E5">
              <w:rPr>
                <w:rFonts w:ascii="Arial" w:hAnsi="Arial" w:cs="Arial"/>
                <w:sz w:val="20"/>
                <w:szCs w:val="20"/>
              </w:rPr>
              <w:t>Cortar, Copiar, Pegar.</w:t>
            </w:r>
          </w:p>
        </w:tc>
        <w:tc>
          <w:tcPr>
            <w:tcW w:w="293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1396A" w:rsidRPr="00192B8B" w:rsidRDefault="0071396A" w:rsidP="0071396A">
            <w:pPr>
              <w:numPr>
                <w:ilvl w:val="0"/>
                <w:numId w:val="42"/>
              </w:numPr>
              <w:spacing w:line="276" w:lineRule="auto"/>
              <w:ind w:left="164" w:right="-389" w:hanging="142"/>
              <w:contextualSpacing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 w:rsidRPr="009B71E5">
              <w:rPr>
                <w:rFonts w:ascii="Arial" w:hAnsi="Arial" w:cs="Arial"/>
                <w:sz w:val="20"/>
                <w:szCs w:val="20"/>
              </w:rPr>
              <w:t>Panel de capas.</w:t>
            </w:r>
          </w:p>
        </w:tc>
        <w:tc>
          <w:tcPr>
            <w:tcW w:w="2930" w:type="dxa"/>
            <w:gridSpan w:val="2"/>
            <w:vMerge w:val="restart"/>
            <w:tcBorders>
              <w:top w:val="nil"/>
              <w:left w:val="nil"/>
              <w:right w:val="double" w:sz="12" w:space="0" w:color="374C80" w:themeColor="accent1" w:themeShade="BF"/>
            </w:tcBorders>
            <w:vAlign w:val="center"/>
          </w:tcPr>
          <w:p w:rsidR="0071396A" w:rsidRPr="00192B8B" w:rsidRDefault="0071396A" w:rsidP="0071396A">
            <w:pPr>
              <w:numPr>
                <w:ilvl w:val="0"/>
                <w:numId w:val="42"/>
              </w:numPr>
              <w:spacing w:line="276" w:lineRule="auto"/>
              <w:ind w:left="164" w:right="180" w:hanging="142"/>
              <w:contextualSpacing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 w:rsidRPr="009B71E5">
              <w:rPr>
                <w:rFonts w:ascii="Arial" w:hAnsi="Arial" w:cs="Arial"/>
                <w:sz w:val="20"/>
                <w:szCs w:val="20"/>
              </w:rPr>
              <w:t>Herramientas de edición y retoque.</w:t>
            </w:r>
          </w:p>
        </w:tc>
      </w:tr>
      <w:tr w:rsidR="0071396A" w:rsidRPr="00192B8B" w:rsidTr="00A67F2F">
        <w:trPr>
          <w:trHeight w:hRule="exact" w:val="340"/>
        </w:trPr>
        <w:tc>
          <w:tcPr>
            <w:tcW w:w="567" w:type="dxa"/>
            <w:tcBorders>
              <w:top w:val="single" w:sz="4" w:space="0" w:color="143F6A"/>
              <w:left w:val="single" w:sz="4" w:space="0" w:color="143F6A"/>
              <w:bottom w:val="single" w:sz="4" w:space="0" w:color="143F6A"/>
              <w:right w:val="single" w:sz="4" w:space="0" w:color="143F6A"/>
            </w:tcBorders>
            <w:shd w:val="clear" w:color="auto" w:fill="auto"/>
            <w:vAlign w:val="center"/>
          </w:tcPr>
          <w:p w:rsidR="0071396A" w:rsidRPr="00192B8B" w:rsidRDefault="0071396A" w:rsidP="002D6D35">
            <w:pPr>
              <w:spacing w:line="276" w:lineRule="auto"/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 w:rsidRPr="00192B8B">
              <w:rPr>
                <w:rFonts w:ascii="Arial" w:eastAsia="Calibri" w:hAnsi="Arial" w:cs="Arial"/>
                <w:noProof/>
                <w:sz w:val="20"/>
                <w:szCs w:val="20"/>
              </w:rPr>
              <w:t>4</w:t>
            </w:r>
          </w:p>
        </w:tc>
        <w:tc>
          <w:tcPr>
            <w:tcW w:w="7366" w:type="dxa"/>
            <w:tcBorders>
              <w:top w:val="single" w:sz="4" w:space="0" w:color="143F6A"/>
              <w:left w:val="single" w:sz="4" w:space="0" w:color="143F6A"/>
              <w:bottom w:val="single" w:sz="4" w:space="0" w:color="143F6A"/>
              <w:right w:val="single" w:sz="4" w:space="0" w:color="143F6A"/>
            </w:tcBorders>
            <w:shd w:val="clear" w:color="auto" w:fill="auto"/>
            <w:vAlign w:val="center"/>
          </w:tcPr>
          <w:p w:rsidR="0071396A" w:rsidRPr="00192B8B" w:rsidRDefault="00363979" w:rsidP="008142F1">
            <w:pPr>
              <w:spacing w:line="276" w:lineRule="auto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t>Modificar el tamaño</w:t>
            </w:r>
            <w:r w:rsidR="00A67F2F">
              <w:rPr>
                <w:rFonts w:ascii="Arial" w:eastAsia="Calibri" w:hAnsi="Arial" w:cs="Arial"/>
                <w:noProof/>
                <w:sz w:val="20"/>
                <w:szCs w:val="20"/>
              </w:rPr>
              <w:t xml:space="preserve"> de </w:t>
            </w:r>
            <w:r w:rsidR="008142F1">
              <w:rPr>
                <w:rFonts w:ascii="Arial" w:eastAsia="Calibri" w:hAnsi="Arial" w:cs="Arial"/>
                <w:noProof/>
                <w:sz w:val="20"/>
                <w:szCs w:val="20"/>
              </w:rPr>
              <w:t>alto</w:t>
            </w:r>
            <w:r w:rsidR="00A67F2F">
              <w:rPr>
                <w:rFonts w:ascii="Arial" w:eastAsia="Calibri" w:hAnsi="Arial" w:cs="Arial"/>
                <w:noProof/>
                <w:sz w:val="20"/>
                <w:szCs w:val="20"/>
              </w:rPr>
              <w:t xml:space="preserve"> a </w:t>
            </w:r>
            <w:r w:rsidR="008142F1">
              <w:rPr>
                <w:rFonts w:ascii="Arial" w:eastAsia="Calibri" w:hAnsi="Arial" w:cs="Arial"/>
                <w:noProof/>
                <w:sz w:val="20"/>
                <w:szCs w:val="20"/>
              </w:rPr>
              <w:t>20</w:t>
            </w:r>
            <w:r w:rsidR="00A67F2F">
              <w:rPr>
                <w:rFonts w:ascii="Arial" w:eastAsia="Calibri" w:hAnsi="Arial" w:cs="Arial"/>
                <w:noProof/>
                <w:sz w:val="20"/>
                <w:szCs w:val="20"/>
              </w:rPr>
              <w:t>cm (mantener proporción)</w:t>
            </w:r>
          </w:p>
        </w:tc>
        <w:tc>
          <w:tcPr>
            <w:tcW w:w="567" w:type="dxa"/>
            <w:tcBorders>
              <w:top w:val="nil"/>
              <w:left w:val="single" w:sz="4" w:space="0" w:color="143F6A"/>
              <w:bottom w:val="nil"/>
              <w:right w:val="double" w:sz="12" w:space="0" w:color="374C80" w:themeColor="accent1" w:themeShade="BF"/>
            </w:tcBorders>
            <w:vAlign w:val="center"/>
          </w:tcPr>
          <w:p w:rsidR="0071396A" w:rsidRPr="00192B8B" w:rsidRDefault="0071396A" w:rsidP="002D6D35">
            <w:pPr>
              <w:spacing w:line="276" w:lineRule="auto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  <w:tc>
          <w:tcPr>
            <w:tcW w:w="2929" w:type="dxa"/>
            <w:tcBorders>
              <w:top w:val="nil"/>
              <w:left w:val="double" w:sz="12" w:space="0" w:color="374C80" w:themeColor="accent1" w:themeShade="BF"/>
              <w:bottom w:val="double" w:sz="12" w:space="0" w:color="374C80" w:themeColor="accent1" w:themeShade="BF"/>
              <w:right w:val="nil"/>
            </w:tcBorders>
            <w:vAlign w:val="center"/>
          </w:tcPr>
          <w:p w:rsidR="0071396A" w:rsidRPr="00192B8B" w:rsidRDefault="0071396A" w:rsidP="00A67F2F">
            <w:pPr>
              <w:spacing w:line="276" w:lineRule="auto"/>
              <w:ind w:left="164" w:right="-389"/>
              <w:contextualSpacing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  <w:tc>
          <w:tcPr>
            <w:tcW w:w="2930" w:type="dxa"/>
            <w:gridSpan w:val="2"/>
            <w:tcBorders>
              <w:top w:val="nil"/>
              <w:left w:val="nil"/>
              <w:bottom w:val="double" w:sz="12" w:space="0" w:color="374C80" w:themeColor="accent1" w:themeShade="BF"/>
              <w:right w:val="nil"/>
            </w:tcBorders>
            <w:vAlign w:val="center"/>
          </w:tcPr>
          <w:p w:rsidR="0071396A" w:rsidRPr="00192B8B" w:rsidRDefault="0071396A" w:rsidP="00A67F2F">
            <w:pPr>
              <w:spacing w:line="276" w:lineRule="auto"/>
              <w:ind w:left="164" w:right="-389"/>
              <w:contextualSpacing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  <w:tc>
          <w:tcPr>
            <w:tcW w:w="2930" w:type="dxa"/>
            <w:gridSpan w:val="2"/>
            <w:vMerge/>
            <w:tcBorders>
              <w:left w:val="nil"/>
              <w:bottom w:val="double" w:sz="12" w:space="0" w:color="374C80" w:themeColor="accent1" w:themeShade="BF"/>
              <w:right w:val="double" w:sz="12" w:space="0" w:color="374C80" w:themeColor="accent1" w:themeShade="BF"/>
            </w:tcBorders>
            <w:vAlign w:val="center"/>
          </w:tcPr>
          <w:p w:rsidR="0071396A" w:rsidRPr="00192B8B" w:rsidRDefault="0071396A" w:rsidP="0071396A">
            <w:pPr>
              <w:numPr>
                <w:ilvl w:val="0"/>
                <w:numId w:val="42"/>
              </w:numPr>
              <w:spacing w:line="276" w:lineRule="auto"/>
              <w:ind w:left="164" w:right="-389" w:hanging="142"/>
              <w:contextualSpacing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</w:tr>
      <w:tr w:rsidR="0071396A" w:rsidRPr="00192B8B" w:rsidTr="00A67F2F">
        <w:trPr>
          <w:trHeight w:hRule="exact" w:val="340"/>
        </w:trPr>
        <w:tc>
          <w:tcPr>
            <w:tcW w:w="567" w:type="dxa"/>
            <w:tcBorders>
              <w:top w:val="single" w:sz="4" w:space="0" w:color="143F6A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71396A" w:rsidRPr="00192B8B" w:rsidRDefault="0071396A" w:rsidP="002D6D35">
            <w:pPr>
              <w:spacing w:line="276" w:lineRule="auto"/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  <w:tc>
          <w:tcPr>
            <w:tcW w:w="7366" w:type="dxa"/>
            <w:tcBorders>
              <w:top w:val="single" w:sz="4" w:space="0" w:color="143F6A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71396A" w:rsidRPr="00192B8B" w:rsidRDefault="0071396A" w:rsidP="002D6D35">
            <w:pPr>
              <w:spacing w:line="276" w:lineRule="auto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1396A" w:rsidRPr="00192B8B" w:rsidRDefault="0071396A" w:rsidP="002D6D35">
            <w:pPr>
              <w:spacing w:line="276" w:lineRule="auto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  <w:tc>
          <w:tcPr>
            <w:tcW w:w="2929" w:type="dxa"/>
            <w:tcBorders>
              <w:top w:val="double" w:sz="12" w:space="0" w:color="374C80" w:themeColor="accent1" w:themeShade="BF"/>
              <w:left w:val="nil"/>
              <w:bottom w:val="nil"/>
              <w:right w:val="nil"/>
            </w:tcBorders>
            <w:vAlign w:val="center"/>
          </w:tcPr>
          <w:p w:rsidR="0071396A" w:rsidRPr="00192B8B" w:rsidRDefault="0071396A" w:rsidP="00A67F2F">
            <w:pPr>
              <w:spacing w:line="276" w:lineRule="auto"/>
              <w:ind w:left="164" w:right="-389"/>
              <w:contextualSpacing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  <w:tc>
          <w:tcPr>
            <w:tcW w:w="2930" w:type="dxa"/>
            <w:gridSpan w:val="2"/>
            <w:tcBorders>
              <w:top w:val="double" w:sz="12" w:space="0" w:color="374C80" w:themeColor="accent1" w:themeShade="BF"/>
              <w:left w:val="nil"/>
              <w:bottom w:val="nil"/>
              <w:right w:val="nil"/>
            </w:tcBorders>
            <w:vAlign w:val="center"/>
          </w:tcPr>
          <w:p w:rsidR="0071396A" w:rsidRPr="00192B8B" w:rsidRDefault="0071396A" w:rsidP="00A67F2F">
            <w:pPr>
              <w:spacing w:line="276" w:lineRule="auto"/>
              <w:ind w:left="164" w:right="-389"/>
              <w:contextualSpacing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  <w:tc>
          <w:tcPr>
            <w:tcW w:w="2930" w:type="dxa"/>
            <w:gridSpan w:val="2"/>
            <w:tcBorders>
              <w:top w:val="double" w:sz="12" w:space="0" w:color="374C80" w:themeColor="accent1" w:themeShade="BF"/>
              <w:left w:val="nil"/>
              <w:bottom w:val="nil"/>
              <w:right w:val="nil"/>
            </w:tcBorders>
            <w:vAlign w:val="center"/>
          </w:tcPr>
          <w:p w:rsidR="0071396A" w:rsidRPr="00192B8B" w:rsidRDefault="0071396A" w:rsidP="00A67F2F">
            <w:pPr>
              <w:spacing w:line="276" w:lineRule="auto"/>
              <w:ind w:left="164" w:right="-389"/>
              <w:contextualSpacing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</w:tr>
      <w:tr w:rsidR="0071396A" w:rsidRPr="00192B8B" w:rsidTr="00A67F2F">
        <w:trPr>
          <w:trHeight w:hRule="exact" w:val="340"/>
        </w:trPr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71396A" w:rsidRPr="00192B8B" w:rsidRDefault="0071396A" w:rsidP="002D6D35">
            <w:pPr>
              <w:spacing w:line="276" w:lineRule="auto"/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  <w:tc>
          <w:tcPr>
            <w:tcW w:w="73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71396A" w:rsidRPr="00192B8B" w:rsidRDefault="0071396A" w:rsidP="002D6D35">
            <w:pPr>
              <w:spacing w:line="276" w:lineRule="auto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1396A" w:rsidRPr="00192B8B" w:rsidRDefault="0071396A" w:rsidP="002D6D35">
            <w:pPr>
              <w:spacing w:line="276" w:lineRule="auto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  <w:tc>
          <w:tcPr>
            <w:tcW w:w="3969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1396A" w:rsidRPr="00192B8B" w:rsidRDefault="0071396A" w:rsidP="002D6D35">
            <w:pPr>
              <w:spacing w:line="276" w:lineRule="auto"/>
              <w:ind w:left="164" w:right="-389"/>
              <w:contextualSpacing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  <w:tc>
          <w:tcPr>
            <w:tcW w:w="2552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1396A" w:rsidRPr="00192B8B" w:rsidRDefault="0071396A" w:rsidP="002D6D35">
            <w:pPr>
              <w:spacing w:line="276" w:lineRule="auto"/>
              <w:ind w:left="164" w:right="-389"/>
              <w:contextualSpacing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1396A" w:rsidRPr="00192B8B" w:rsidRDefault="0071396A" w:rsidP="002D6D35">
            <w:pPr>
              <w:spacing w:line="276" w:lineRule="auto"/>
              <w:ind w:left="164" w:right="-389"/>
              <w:contextualSpacing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</w:tr>
      <w:tr w:rsidR="0071396A" w:rsidRPr="00192B8B" w:rsidTr="002D6D35">
        <w:trPr>
          <w:trHeight w:val="2835"/>
        </w:trPr>
        <w:tc>
          <w:tcPr>
            <w:tcW w:w="17289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71396A" w:rsidRPr="00192B8B" w:rsidRDefault="008142F1" w:rsidP="00A67F2F">
            <w:pPr>
              <w:spacing w:line="276" w:lineRule="auto"/>
              <w:ind w:left="164" w:right="-389"/>
              <w:contextualSpacing/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noProof/>
                <w:lang w:val="es-AR" w:eastAsia="es-AR"/>
              </w:rPr>
              <mc:AlternateContent>
                <mc:Choice Requires="wpg">
                  <w:drawing>
                    <wp:anchor distT="0" distB="0" distL="114300" distR="114300" simplePos="0" relativeHeight="251686912" behindDoc="0" locked="0" layoutInCell="1" allowOverlap="1" wp14:anchorId="0F0A5822" wp14:editId="1AE3CD1F">
                      <wp:simplePos x="0" y="0"/>
                      <wp:positionH relativeFrom="column">
                        <wp:posOffset>255270</wp:posOffset>
                      </wp:positionH>
                      <wp:positionV relativeFrom="paragraph">
                        <wp:posOffset>46990</wp:posOffset>
                      </wp:positionV>
                      <wp:extent cx="3270885" cy="1200150"/>
                      <wp:effectExtent l="19050" t="19050" r="81915" b="19050"/>
                      <wp:wrapNone/>
                      <wp:docPr id="475657381" name="Grupo 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270885" cy="1200150"/>
                                <a:chOff x="-285781" y="-2"/>
                                <a:chExt cx="3271239" cy="1981353"/>
                              </a:xfrm>
                            </wpg:grpSpPr>
                            <wps:wsp>
                              <wps:cNvPr id="1844863182" name="Cuadro de texto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-285781" y="-2"/>
                                  <a:ext cx="1971706" cy="1981353"/>
                                </a:xfrm>
                                <a:prstGeom prst="round2Diag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28575">
                                  <a:solidFill>
                                    <a:schemeClr val="bg2">
                                      <a:lumMod val="50000"/>
                                    </a:schemeClr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8142F1" w:rsidRDefault="008142F1" w:rsidP="002230C8">
                                    <w:pPr>
                                      <w:pStyle w:val="Prrafodelista"/>
                                      <w:numPr>
                                        <w:ilvl w:val="0"/>
                                        <w:numId w:val="43"/>
                                      </w:numPr>
                                    </w:pPr>
                                    <w:r>
                                      <w:t>Alinear en la derecha del lienzo</w:t>
                                    </w:r>
                                  </w:p>
                                  <w:p w:rsidR="008142F1" w:rsidRDefault="008142F1" w:rsidP="002230C8">
                                    <w:pPr>
                                      <w:pStyle w:val="Prrafodelista"/>
                                      <w:numPr>
                                        <w:ilvl w:val="0"/>
                                        <w:numId w:val="43"/>
                                      </w:numPr>
                                    </w:pPr>
                                    <w:r w:rsidRPr="00902476">
                                      <w:t xml:space="preserve">Clonar </w:t>
                                    </w:r>
                                    <w:r>
                                      <w:t>la madera</w:t>
                                    </w:r>
                                    <w:r w:rsidRPr="00902476">
                                      <w:t xml:space="preserve"> para que ocupe la parte del lienzo libre</w:t>
                                    </w:r>
                                    <w:r>
                                      <w:t>.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107841219" name="Conector recto de flecha 107841219"/>
                              <wps:cNvCnPr/>
                              <wps:spPr>
                                <a:xfrm>
                                  <a:off x="1685925" y="390694"/>
                                  <a:ext cx="1299533" cy="883033"/>
                                </a:xfrm>
                                <a:prstGeom prst="straightConnector1">
                                  <a:avLst/>
                                </a:prstGeom>
                                <a:ln w="38100">
                                  <a:solidFill>
                                    <a:schemeClr val="bg2">
                                      <a:lumMod val="50000"/>
                                    </a:schemeClr>
                                  </a:solidFill>
                                  <a:tailEnd type="triangle"/>
                                </a:ln>
                                <a:effectLst>
                                  <a:outerShdw blurRad="50800" dist="38100" dir="5400000" algn="t" rotWithShape="0">
                                    <a:prstClr val="black">
                                      <a:alpha val="40000"/>
                                    </a:prstClr>
                                  </a:outerShdw>
                                </a:effectLst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0F0A5822" id="Grupo 5" o:spid="_x0000_s1026" style="position:absolute;left:0;text-align:left;margin-left:20.1pt;margin-top:3.7pt;width:257.55pt;height:94.5pt;z-index:251686912;mso-width-relative:margin;mso-height-relative:margin" coordorigin="-2857" coordsize="32712,198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">
                      <v:shape id="Cuadro de texto 2" o:spid="_x0000_s1027" style="position:absolute;left:-2857;width:19716;height:19813;visibility:visible;mso-wrap-style:square;v-text-anchor:top" coordsize="1971706,198135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oWRKsYA&#10;AADjAAAADwAAAGRycy9kb3ducmV2LnhtbERPS2vCQBC+F/oflin0VjdakZC6SlsIeFExLfQ6ZCcP&#10;mp0N2VFjf31XEDzO957lenSdOtEQWs8GppMEFHHpbcu1ge+v/CUFFQTZYueZDFwowHr1+LDEzPoz&#10;H+hUSK1iCIcMDTQifaZ1KBtyGCa+J45c5QeHEs+h1nbAcwx3nZ4lyUI7bDk2NNjTZ0Plb3F0Biq7&#10;Pfz8Yf6xr3PZ22KUnVRizPPT+P4GSmiUu/jm3tg4P53P08XrNJ3B9acIgF79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oWRKsYAAADjAAAADwAAAAAAAAAAAAAAAACYAgAAZHJz&#10;L2Rvd25yZXYueG1sUEsFBgAAAAAEAAQA9QAAAIsDAAAAAA==&#10;" adj="-11796480,,5400" path="m328624,l1971706,r,l1971706,1652729v,181494,-147130,328624,-328624,328624l,1981353r,l,328624c,147130,147130,,328624,xe" strokecolor="#0e56c3 [1614]" strokeweight="2.25pt">
                        <v:stroke joinstyle="miter"/>
                        <v:formulas/>
                        <v:path o:connecttype="custom" o:connectlocs="328624,0;1971706,0;1971706,0;1971706,1652729;1643082,1981353;0,1981353;0,1981353;0,328624;328624,0" o:connectangles="0,0,0,0,0,0,0,0,0" textboxrect="0,0,1971706,1981353"/>
                        <v:textbox>
                          <w:txbxContent>
                            <w:p w:rsidR="008142F1" w:rsidRDefault="008142F1" w:rsidP="002230C8">
                              <w:pPr>
                                <w:pStyle w:val="Prrafodelista"/>
                                <w:numPr>
                                  <w:ilvl w:val="0"/>
                                  <w:numId w:val="43"/>
                                </w:numPr>
                              </w:pPr>
                              <w:r>
                                <w:t>Alinear en la derecha del lienzo</w:t>
                              </w:r>
                            </w:p>
                            <w:p w:rsidR="008142F1" w:rsidRDefault="008142F1" w:rsidP="002230C8">
                              <w:pPr>
                                <w:pStyle w:val="Prrafodelista"/>
                                <w:numPr>
                                  <w:ilvl w:val="0"/>
                                  <w:numId w:val="43"/>
                                </w:numPr>
                              </w:pPr>
                              <w:r w:rsidRPr="00902476">
                                <w:t xml:space="preserve">Clonar </w:t>
                              </w:r>
                              <w:r>
                                <w:t>la madera</w:t>
                              </w:r>
                              <w:r w:rsidRPr="00902476">
                                <w:t xml:space="preserve"> para que ocupe la parte del lienzo libre</w:t>
                              </w:r>
                              <w:r>
                                <w:t>.</w:t>
                              </w:r>
                            </w:p>
                          </w:txbxContent>
                        </v:textbox>
                      </v:shape>
                      <v:shapetype id="_x0000_t32" coordsize="21600,21600" o:spt="32" o:oned="t" path="m,l21600,21600e" filled="f">
                        <v:path arrowok="t" fillok="f" o:connecttype="none"/>
                        <o:lock v:ext="edit" shapetype="t"/>
                      </v:shapetype>
                      <v:shape id="Conector recto de flecha 107841219" o:spid="_x0000_s1028" type="#_x0000_t32" style="position:absolute;left:16859;top:3906;width:12995;height:8831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+P6N8YAAADiAAAADwAAAGRycy9kb3ducmV2LnhtbERPu2rDMBTdA/0HcQvZEtkhNK4bJYSW&#10;hnbwYCdDxot1a5taV8ZS/fj7qlDIeDjv/XEyrRiod41lBfE6AkFcWt1wpeB6eV8lIJxH1thaJgUz&#10;OTgeHhZ7TLUdOaeh8JUIIexSVFB736VSurImg25tO+LAfdneoA+wr6TucQzhppWbKHqSBhsODTV2&#10;9FpT+V38GAW5ZIoxP33O3TmTN5vd3ppkq9TycTq9gPA0+bv43/2hw/xol2zjTfwMf5cCBnn4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fj+jfGAAAA4gAAAA8AAAAAAAAA&#10;AAAAAAAAoQIAAGRycy9kb3ducmV2LnhtbFBLBQYAAAAABAAEAPkAAACUAwAAAAA=&#10;" strokecolor="#0e56c3 [1614]" strokeweight="3pt">
                        <v:stroke endarrow="block" joinstyle="miter"/>
                        <v:shadow on="t" color="black" opacity="26214f" origin=",-.5" offset="0,3pt"/>
                      </v:shape>
                    </v:group>
                  </w:pict>
                </mc:Fallback>
              </mc:AlternateContent>
            </w:r>
            <w:r>
              <w:rPr>
                <w:rFonts w:ascii="Arial" w:hAnsi="Arial" w:cs="Arial"/>
                <w:noProof/>
                <w:sz w:val="20"/>
                <w:lang w:val="es-AR" w:eastAsia="es-AR"/>
              </w:rPr>
              <mc:AlternateContent>
                <mc:Choice Requires="wpg">
                  <w:drawing>
                    <wp:anchor distT="0" distB="0" distL="114300" distR="114300" simplePos="0" relativeHeight="251681792" behindDoc="0" locked="0" layoutInCell="1" allowOverlap="1" wp14:anchorId="535A2F0E" wp14:editId="45CC1FC6">
                      <wp:simplePos x="0" y="0"/>
                      <wp:positionH relativeFrom="column">
                        <wp:posOffset>5836920</wp:posOffset>
                      </wp:positionH>
                      <wp:positionV relativeFrom="paragraph">
                        <wp:posOffset>894715</wp:posOffset>
                      </wp:positionV>
                      <wp:extent cx="3289935" cy="304165"/>
                      <wp:effectExtent l="19050" t="19050" r="0" b="635"/>
                      <wp:wrapNone/>
                      <wp:docPr id="4" name="Grupo 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289935" cy="304165"/>
                                <a:chOff x="-47632" y="-57062"/>
                                <a:chExt cx="3290872" cy="304821"/>
                              </a:xfrm>
                            </wpg:grpSpPr>
                            <wps:wsp>
                              <wps:cNvPr id="5" name="Rectángulo 6"/>
                              <wps:cNvSpPr/>
                              <wps:spPr>
                                <a:xfrm>
                                  <a:off x="-47632" y="-57062"/>
                                  <a:ext cx="1714788" cy="24802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38100">
                                  <a:solidFill>
                                    <a:schemeClr val="accent1">
                                      <a:lumMod val="60000"/>
                                      <a:lumOff val="4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15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6" name="Cuadro de texto 7"/>
                              <wps:cNvSpPr txBox="1"/>
                              <wps:spPr>
                                <a:xfrm>
                                  <a:off x="1785915" y="-47516"/>
                                  <a:ext cx="1457325" cy="2952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:rsidR="00A67F2F" w:rsidRPr="00BC0812" w:rsidRDefault="00A67F2F" w:rsidP="00A67F2F">
                                    <w:pPr>
                                      <w:rPr>
                                        <w:rFonts w:ascii="Arial" w:hAnsi="Arial" w:cs="Arial"/>
                                        <w:b/>
                                        <w:bCs/>
                                        <w:color w:val="90A1CF" w:themeColor="accent1" w:themeTint="99"/>
                                        <w:sz w:val="20"/>
                                        <w:szCs w:val="20"/>
                                        <w:lang w:val="es-AR"/>
                                      </w:rPr>
                                    </w:pPr>
                                    <w:r w:rsidRPr="00BC0812">
                                      <w:rPr>
                                        <w:rFonts w:ascii="Arial" w:hAnsi="Arial" w:cs="Arial"/>
                                        <w:b/>
                                        <w:bCs/>
                                        <w:color w:val="90A1CF" w:themeColor="accent1" w:themeTint="99"/>
                                        <w:sz w:val="20"/>
                                        <w:szCs w:val="20"/>
                                        <w:lang w:val="es-AR"/>
                                      </w:rPr>
                                      <w:t>CAPA DE TRABAJO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535A2F0E" id="Grupo 8" o:spid="_x0000_s1029" style="position:absolute;left:0;text-align:left;margin-left:459.6pt;margin-top:70.45pt;width:259.05pt;height:23.95pt;z-index:251681792;mso-width-relative:margin;mso-height-relative:margin" coordorigin="-476,-570" coordsize="32908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">
                      <v:rect id="Rectángulo 6" o:spid="_x0000_s1030" style="position:absolute;left:-476;top:-570;width:17147;height:247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vMorsUA&#10;AADaAAAADwAAAGRycy9kb3ducmV2LnhtbESPQWvCQBSE70L/w/IKvYhubLFIdJVaWhEEwVQQb8/s&#10;azaYfRuyW5P+e1cQPA4z8w0zW3S2EhdqfOlYwWiYgCDOnS65ULD/+R5MQPiArLFyTAr+ycNi/tSb&#10;Yapdyzu6ZKEQEcI+RQUmhDqV0ueGLPqhq4mj9+saiyHKppC6wTbCbSVfk+RdWiw5Lhis6dNQfs7+&#10;rIKjWW3Dsjqu1pt9djZt/+30dTgo9fLcfUxBBOrCI3xvr7WCMdyuxBs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+8yiuxQAAANoAAAAPAAAAAAAAAAAAAAAAAJgCAABkcnMv&#10;ZG93bnJldi54bWxQSwUGAAAAAAQABAD1AAAAigMAAAAA&#10;" filled="f" strokecolor="#90a1cf [1940]" strokeweight="3pt"/>
                      <v:shapetype id="_x0000_t202" coordsize="21600,21600" o:spt="202" path="m,l,21600r21600,l21600,xe">
                        <v:stroke joinstyle="miter"/>
                        <v:path gradientshapeok="t" o:connecttype="rect"/>
                      </v:shapetype>
                      <v:shape id="_x0000_s1031" type="#_x0000_t202" style="position:absolute;left:17859;top:-475;width:14573;height:295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bB9OMUA&#10;AADaAAAADwAAAGRycy9kb3ducmV2LnhtbESPT2vCQBTE70K/w/IK3symQoOkWUUCYin2oM2lt9fs&#10;yx+afRuzW5P203cFweMwM79hss1kOnGhwbWWFTxFMQji0uqWawXFx26xAuE8ssbOMin4JQeb9cMs&#10;w1TbkY90OflaBAi7FBU03veplK5syKCLbE8cvMoOBn2QQy31gGOAm04u4ziRBlsOCw32lDdUfp9+&#10;jIK3fPeOx6+lWf11+f5Qbftz8fms1Pxx2r6A8DT5e/jWftUKErheCTdArv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FsH04xQAAANoAAAAPAAAAAAAAAAAAAAAAAJgCAABkcnMv&#10;ZG93bnJldi54bWxQSwUGAAAAAAQABAD1AAAAigMAAAAA&#10;" filled="f" stroked="f" strokeweight=".5pt">
                        <v:textbox>
                          <w:txbxContent>
                            <w:p w:rsidR="00A67F2F" w:rsidRPr="00BC0812" w:rsidRDefault="00A67F2F" w:rsidP="00A67F2F">
                              <w:pPr>
                                <w:rPr>
                                  <w:rFonts w:ascii="Arial" w:hAnsi="Arial" w:cs="Arial"/>
                                  <w:b/>
                                  <w:bCs/>
                                  <w:color w:val="90A1CF" w:themeColor="accent1" w:themeTint="99"/>
                                  <w:sz w:val="20"/>
                                  <w:szCs w:val="20"/>
                                  <w:lang w:val="es-AR"/>
                                </w:rPr>
                              </w:pPr>
                              <w:r w:rsidRPr="00BC0812">
                                <w:rPr>
                                  <w:rFonts w:ascii="Arial" w:hAnsi="Arial" w:cs="Arial"/>
                                  <w:b/>
                                  <w:bCs/>
                                  <w:color w:val="90A1CF" w:themeColor="accent1" w:themeTint="99"/>
                                  <w:sz w:val="20"/>
                                  <w:szCs w:val="20"/>
                                  <w:lang w:val="es-AR"/>
                                </w:rPr>
                                <w:t>CAPA DE TRABAJO</w:t>
                              </w: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  <w:r w:rsidR="002230C8">
              <w:rPr>
                <w:noProof/>
                <w:lang w:val="es-AR" w:eastAsia="es-AR"/>
              </w:rPr>
              <mc:AlternateContent>
                <mc:Choice Requires="wpg">
                  <w:drawing>
                    <wp:anchor distT="0" distB="0" distL="114300" distR="114300" simplePos="0" relativeHeight="251683840" behindDoc="0" locked="0" layoutInCell="1" allowOverlap="1" wp14:anchorId="0EFCA48B" wp14:editId="0D41171B">
                      <wp:simplePos x="0" y="0"/>
                      <wp:positionH relativeFrom="column">
                        <wp:posOffset>7094220</wp:posOffset>
                      </wp:positionH>
                      <wp:positionV relativeFrom="paragraph">
                        <wp:posOffset>1285240</wp:posOffset>
                      </wp:positionV>
                      <wp:extent cx="2953385" cy="1260475"/>
                      <wp:effectExtent l="57150" t="38100" r="18415" b="15875"/>
                      <wp:wrapNone/>
                      <wp:docPr id="1927660968" name="Grupo 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953385" cy="1260475"/>
                                <a:chOff x="-947102" y="295390"/>
                                <a:chExt cx="2954331" cy="1262272"/>
                              </a:xfrm>
                            </wpg:grpSpPr>
                            <wps:wsp>
                              <wps:cNvPr id="1964092424" name="Cuadro de texto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-19056" y="505239"/>
                                  <a:ext cx="2026285" cy="1052423"/>
                                </a:xfrm>
                                <a:prstGeom prst="round2Diag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28575">
                                  <a:solidFill>
                                    <a:schemeClr val="bg2">
                                      <a:lumMod val="50000"/>
                                    </a:schemeClr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2230C8" w:rsidRDefault="002230C8" w:rsidP="002230C8">
                                    <w:pPr>
                                      <w:pStyle w:val="Prrafodelista"/>
                                      <w:numPr>
                                        <w:ilvl w:val="0"/>
                                        <w:numId w:val="43"/>
                                      </w:numPr>
                                    </w:pPr>
                                    <w:r>
                                      <w:t>Eliminar la capa Fondo (o Capa 1)</w:t>
                                    </w:r>
                                  </w:p>
                                  <w:p w:rsidR="002230C8" w:rsidRDefault="002230C8" w:rsidP="002230C8">
                                    <w:pPr>
                                      <w:pStyle w:val="Prrafodelista"/>
                                      <w:numPr>
                                        <w:ilvl w:val="0"/>
                                        <w:numId w:val="43"/>
                                      </w:numPr>
                                    </w:pPr>
                                    <w:r>
                                      <w:t>Mover el grupo Capturas de pantalla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141194186" name="Conector recto de flecha 141194186"/>
                              <wps:cNvCnPr/>
                              <wps:spPr>
                                <a:xfrm flipH="1" flipV="1">
                                  <a:off x="-947102" y="295390"/>
                                  <a:ext cx="928047" cy="514789"/>
                                </a:xfrm>
                                <a:prstGeom prst="straightConnector1">
                                  <a:avLst/>
                                </a:prstGeom>
                                <a:ln w="38100">
                                  <a:solidFill>
                                    <a:schemeClr val="bg2">
                                      <a:lumMod val="50000"/>
                                    </a:schemeClr>
                                  </a:solidFill>
                                  <a:tailEnd type="triangle"/>
                                </a:ln>
                                <a:effectLst>
                                  <a:outerShdw blurRad="50800" dist="38100" dir="5400000" algn="t" rotWithShape="0">
                                    <a:prstClr val="black">
                                      <a:alpha val="40000"/>
                                    </a:prstClr>
                                  </a:outerShdw>
                                </a:effectLst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0EFCA48B" id="_x0000_s1032" style="position:absolute;left:0;text-align:left;margin-left:558.6pt;margin-top:101.2pt;width:232.55pt;height:99.25pt;z-index:251683840;mso-width-relative:margin;mso-height-relative:margin" coordorigin="-9471,2953" coordsize="29543,126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">
                      <v:shape id="Cuadro de texto 2" o:spid="_x0000_s1033" style="position:absolute;left:-190;top:5052;width:20262;height:10524;visibility:visible;mso-wrap-style:square;v-text-anchor:top" coordsize="2026285,105242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TPkscA&#10;AADjAAAADwAAAGRycy9kb3ducmV2LnhtbERPX2vCMBB/H+w7hBv4NlO7TrQaRYSBMpioxeejOdtu&#10;zaUkUbt9+mUw8PF+/2++7E0rruR8Y1nBaJiAIC6tbrhSUBzfnicgfEDW2FomBd/kYbl4fJhjru2N&#10;93Q9hErEEPY5KqhD6HIpfVmTQT+0HXHkztYZDPF0ldQObzHctDJNkrE02HBsqLGjdU3l1+FiFJjP&#10;nTu9n+WPC9vshT98McLXQqnBU7+agQjUh7v4373Rcf50nCXTNEsz+PspAiA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5Ez5LHAAAA4wAAAA8AAAAAAAAAAAAAAAAAmAIAAGRy&#10;cy9kb3ducmV2LnhtbFBLBQYAAAAABAAEAPUAAACMAwAAAAA=&#10;" adj="-11796480,,5400" path="m175407,l2026285,r,l2026285,877016v,96875,-78532,175407,-175407,175407l,1052423r,l,175407c,78532,78532,,175407,xe" strokecolor="#0e56c3 [1614]" strokeweight="2.25pt">
                        <v:stroke joinstyle="miter"/>
                        <v:formulas/>
                        <v:path o:connecttype="custom" o:connectlocs="175407,0;2026285,0;2026285,0;2026285,877016;1850878,1052423;0,1052423;0,1052423;0,175407;175407,0" o:connectangles="0,0,0,0,0,0,0,0,0" textboxrect="0,0,2026285,1052423"/>
                        <v:textbox>
                          <w:txbxContent>
                            <w:p w:rsidR="002230C8" w:rsidRDefault="002230C8" w:rsidP="002230C8">
                              <w:pPr>
                                <w:pStyle w:val="Prrafodelista"/>
                                <w:numPr>
                                  <w:ilvl w:val="0"/>
                                  <w:numId w:val="43"/>
                                </w:numPr>
                              </w:pPr>
                              <w:r>
                                <w:t>Eliminar la capa Fondo (o Capa 1)</w:t>
                              </w:r>
                            </w:p>
                            <w:p w:rsidR="002230C8" w:rsidRDefault="002230C8" w:rsidP="002230C8">
                              <w:pPr>
                                <w:pStyle w:val="Prrafodelista"/>
                                <w:numPr>
                                  <w:ilvl w:val="0"/>
                                  <w:numId w:val="43"/>
                                </w:numPr>
                              </w:pPr>
                              <w:r>
                                <w:t>Mover el grupo Capturas de pantalla</w:t>
                              </w:r>
                            </w:p>
                          </w:txbxContent>
                        </v:textbox>
                      </v:shape>
                      <v:shape id="Conector recto de flecha 141194186" o:spid="_x0000_s1034" type="#_x0000_t32" style="position:absolute;left:-9471;top:2953;width:9281;height:5148;flip:x 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1VQmMYAAADiAAAADwAAAGRycy9kb3ducmV2LnhtbERPXUvDMBR9F/wP4Qq+2bRudl1dNkQR&#10;xtiLdez50lzTYnNTmti1/34RBB8P53uzm2wnRhp861hBlqQgiGunWzYKTp/vDwUIH5A1do5JwUwe&#10;dtvbmw2W2l34g8YqGBFD2JeooAmhL6X0dUMWfeJ64sh9ucFiiHAwUg94ieG2k49pmkuLLceGBnt6&#10;baj+rn6sgicT8sPisCqK85vpq6OZ3biYlbq/m16eQQSawr/4z73Xcf4yy9bLrMjh91LEILdX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tVUJjGAAAA4gAAAA8AAAAAAAAA&#10;AAAAAAAAoQIAAGRycy9kb3ducmV2LnhtbFBLBQYAAAAABAAEAPkAAACUAwAAAAA=&#10;" strokecolor="#0e56c3 [1614]" strokeweight="3pt">
                        <v:stroke endarrow="block" joinstyle="miter"/>
                        <v:shadow on="t" color="black" opacity="26214f" origin=",-.5" offset="0,3pt"/>
                      </v:shape>
                    </v:group>
                  </w:pict>
                </mc:Fallback>
              </mc:AlternateContent>
            </w:r>
            <w:r w:rsidR="00A67F2F">
              <w:rPr>
                <w:noProof/>
                <w:lang w:val="es-AR" w:eastAsia="es-AR"/>
              </w:rPr>
              <w:t xml:space="preserve"> </w:t>
            </w:r>
          </w:p>
        </w:tc>
      </w:tr>
    </w:tbl>
    <w:p w:rsidR="00BC0812" w:rsidRDefault="00BC0812" w:rsidP="009E4B17">
      <w:pPr>
        <w:rPr>
          <w:rFonts w:ascii="Arial" w:hAnsi="Arial" w:cs="Arial"/>
          <w:lang w:val="es-AR"/>
        </w:rPr>
      </w:pPr>
      <w:r>
        <w:rPr>
          <w:rFonts w:ascii="Arial" w:hAnsi="Arial" w:cs="Arial"/>
          <w:lang w:val="es-AR"/>
        </w:rPr>
        <w:br w:type="page"/>
      </w:r>
    </w:p>
    <w:p w:rsidR="00BC0812" w:rsidRPr="0099057B" w:rsidRDefault="00BC0812" w:rsidP="00BC0812">
      <w:pPr>
        <w:pStyle w:val="Ttulo1"/>
        <w:rPr>
          <w:rFonts w:ascii="Arial" w:hAnsi="Arial" w:cs="Arial"/>
          <w:noProof/>
          <w:lang w:val="es-AR"/>
        </w:rPr>
      </w:pPr>
      <w:r w:rsidRPr="0099057B">
        <w:rPr>
          <w:rFonts w:ascii="Arial" w:hAnsi="Arial" w:cs="Arial"/>
          <w:noProof/>
          <w:lang w:val="es-AR"/>
        </w:rPr>
        <w:lastRenderedPageBreak/>
        <w:t xml:space="preserve">Etapa 1 – Edición de imágenes </w:t>
      </w:r>
    </w:p>
    <w:p w:rsidR="00BC0812" w:rsidRDefault="00BC0812" w:rsidP="00BC0812">
      <w:pPr>
        <w:rPr>
          <w:rFonts w:ascii="Arial" w:hAnsi="Arial" w:cs="Arial"/>
          <w:sz w:val="20"/>
          <w:szCs w:val="20"/>
          <w:lang w:val="es-AR"/>
        </w:rPr>
      </w:pPr>
      <w:r>
        <w:rPr>
          <w:rFonts w:ascii="Arial" w:hAnsi="Arial" w:cs="Arial"/>
          <w:sz w:val="20"/>
          <w:szCs w:val="20"/>
          <w:lang w:val="es-AR"/>
        </w:rPr>
        <w:t>R</w:t>
      </w:r>
      <w:r w:rsidRPr="0099057B">
        <w:rPr>
          <w:rFonts w:ascii="Arial" w:hAnsi="Arial" w:cs="Arial"/>
          <w:sz w:val="20"/>
          <w:szCs w:val="20"/>
          <w:lang w:val="es-AR"/>
        </w:rPr>
        <w:t xml:space="preserve">ealizar las acciones y utilizar los comandos apropiados para lograr la imagen de fondo. </w:t>
      </w:r>
      <w:r w:rsidRPr="009B71E5">
        <w:rPr>
          <w:rFonts w:ascii="Arial" w:hAnsi="Arial" w:cs="Arial"/>
          <w:sz w:val="20"/>
          <w:szCs w:val="20"/>
          <w:u w:val="single"/>
          <w:lang w:val="es-AR"/>
        </w:rPr>
        <w:t>Observar el orden correcto de las capas</w:t>
      </w:r>
      <w:r w:rsidRPr="0099057B">
        <w:rPr>
          <w:rFonts w:ascii="Arial" w:hAnsi="Arial" w:cs="Arial"/>
          <w:sz w:val="20"/>
          <w:szCs w:val="20"/>
          <w:lang w:val="es-AR"/>
        </w:rPr>
        <w:t xml:space="preserve"> en la captura del panel de capas.  Todas las imágenes necesarias para realizar esta etapa las encontrarás en la carpeta </w:t>
      </w:r>
      <w:r w:rsidRPr="009B71E5">
        <w:rPr>
          <w:rFonts w:ascii="Arial" w:hAnsi="Arial" w:cs="Arial"/>
          <w:b/>
          <w:bCs/>
          <w:sz w:val="20"/>
          <w:szCs w:val="20"/>
          <w:lang w:val="es-AR"/>
        </w:rPr>
        <w:t>Archivos</w:t>
      </w:r>
      <w:r w:rsidRPr="0099057B">
        <w:rPr>
          <w:rFonts w:ascii="Arial" w:hAnsi="Arial" w:cs="Arial"/>
          <w:sz w:val="20"/>
          <w:szCs w:val="20"/>
          <w:lang w:val="es-AR"/>
        </w:rPr>
        <w:t xml:space="preserve"> dentro de la carpeta de examen.</w:t>
      </w:r>
    </w:p>
    <w:tbl>
      <w:tblPr>
        <w:tblStyle w:val="Tablaconcuadrcula"/>
        <w:tblW w:w="17289" w:type="dxa"/>
        <w:tblLayout w:type="fixed"/>
        <w:tblLook w:val="04A0" w:firstRow="1" w:lastRow="0" w:firstColumn="1" w:lastColumn="0" w:noHBand="0" w:noVBand="1"/>
      </w:tblPr>
      <w:tblGrid>
        <w:gridCol w:w="567"/>
        <w:gridCol w:w="7366"/>
        <w:gridCol w:w="567"/>
        <w:gridCol w:w="2929"/>
        <w:gridCol w:w="1040"/>
        <w:gridCol w:w="1890"/>
        <w:gridCol w:w="662"/>
        <w:gridCol w:w="2268"/>
      </w:tblGrid>
      <w:tr w:rsidR="00BC0812" w:rsidRPr="00192B8B" w:rsidTr="002D6D35">
        <w:trPr>
          <w:trHeight w:hRule="exact" w:val="340"/>
        </w:trPr>
        <w:tc>
          <w:tcPr>
            <w:tcW w:w="567" w:type="dxa"/>
            <w:tcBorders>
              <w:top w:val="single" w:sz="4" w:space="0" w:color="143F6A"/>
              <w:left w:val="single" w:sz="4" w:space="0" w:color="143F6A"/>
              <w:bottom w:val="single" w:sz="4" w:space="0" w:color="143F6A"/>
              <w:right w:val="single" w:sz="4" w:space="0" w:color="143F6A"/>
            </w:tcBorders>
            <w:shd w:val="clear" w:color="auto" w:fill="ACCBF9"/>
            <w:vAlign w:val="center"/>
          </w:tcPr>
          <w:p w:rsidR="00BC0812" w:rsidRPr="00192B8B" w:rsidRDefault="00BC0812" w:rsidP="002D6D35">
            <w:pPr>
              <w:spacing w:line="276" w:lineRule="auto"/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 w:rsidRPr="00192B8B">
              <w:rPr>
                <w:rFonts w:ascii="Arial" w:eastAsia="Calibri" w:hAnsi="Arial" w:cs="Arial"/>
                <w:noProof/>
                <w:sz w:val="20"/>
                <w:szCs w:val="20"/>
              </w:rPr>
              <w:t>1</w:t>
            </w:r>
          </w:p>
        </w:tc>
        <w:tc>
          <w:tcPr>
            <w:tcW w:w="7366" w:type="dxa"/>
            <w:tcBorders>
              <w:top w:val="single" w:sz="4" w:space="0" w:color="143F6A"/>
              <w:left w:val="single" w:sz="4" w:space="0" w:color="143F6A"/>
              <w:bottom w:val="single" w:sz="4" w:space="0" w:color="143F6A"/>
              <w:right w:val="single" w:sz="4" w:space="0" w:color="143F6A"/>
            </w:tcBorders>
            <w:shd w:val="clear" w:color="auto" w:fill="ACCBF9"/>
            <w:vAlign w:val="center"/>
          </w:tcPr>
          <w:p w:rsidR="00BC0812" w:rsidRPr="00192B8B" w:rsidRDefault="00BC0812" w:rsidP="000A6DED">
            <w:pPr>
              <w:spacing w:line="276" w:lineRule="auto"/>
              <w:rPr>
                <w:rFonts w:ascii="Arial" w:eastAsia="Calibri" w:hAnsi="Arial" w:cs="Arial"/>
                <w:b/>
                <w:bCs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t xml:space="preserve">Imagen </w:t>
            </w:r>
            <w:sdt>
              <w:sdtPr>
                <w:rPr>
                  <w:rFonts w:ascii="Arial" w:eastAsia="Calibri" w:hAnsi="Arial" w:cs="Arial"/>
                  <w:noProof/>
                  <w:sz w:val="20"/>
                  <w:szCs w:val="20"/>
                </w:rPr>
                <w:id w:val="-2133386125"/>
                <w:placeholder>
                  <w:docPart w:val="7709097C2FAC4071A4CF52C0F0AEDE7F"/>
                </w:placeholder>
              </w:sdtPr>
              <w:sdtEndPr/>
              <w:sdtContent>
                <w:r w:rsidR="000A6DED">
                  <w:rPr>
                    <w:rFonts w:ascii="Arial" w:eastAsia="Calibri" w:hAnsi="Arial" w:cs="Arial"/>
                    <w:noProof/>
                    <w:sz w:val="20"/>
                    <w:szCs w:val="20"/>
                  </w:rPr>
                  <w:t>platos.jpg</w:t>
                </w:r>
              </w:sdtContent>
            </w:sdt>
          </w:p>
        </w:tc>
        <w:tc>
          <w:tcPr>
            <w:tcW w:w="567" w:type="dxa"/>
            <w:tcBorders>
              <w:top w:val="nil"/>
              <w:left w:val="single" w:sz="4" w:space="0" w:color="143F6A"/>
              <w:bottom w:val="nil"/>
              <w:right w:val="double" w:sz="12" w:space="0" w:color="374C80" w:themeColor="accent1" w:themeShade="BF"/>
            </w:tcBorders>
            <w:vAlign w:val="center"/>
          </w:tcPr>
          <w:p w:rsidR="00BC0812" w:rsidRPr="00192B8B" w:rsidRDefault="00BC0812" w:rsidP="002D6D35">
            <w:pPr>
              <w:spacing w:line="276" w:lineRule="auto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  <w:tc>
          <w:tcPr>
            <w:tcW w:w="8789" w:type="dxa"/>
            <w:gridSpan w:val="5"/>
            <w:tcBorders>
              <w:top w:val="double" w:sz="12" w:space="0" w:color="374C80" w:themeColor="accent1" w:themeShade="BF"/>
              <w:left w:val="double" w:sz="12" w:space="0" w:color="374C80" w:themeColor="accent1" w:themeShade="BF"/>
              <w:bottom w:val="nil"/>
              <w:right w:val="double" w:sz="12" w:space="0" w:color="374C80" w:themeColor="accent1" w:themeShade="BF"/>
            </w:tcBorders>
            <w:vAlign w:val="center"/>
          </w:tcPr>
          <w:p w:rsidR="00BC0812" w:rsidRPr="00192B8B" w:rsidRDefault="00BC0812" w:rsidP="002D6D35">
            <w:pPr>
              <w:spacing w:line="276" w:lineRule="auto"/>
              <w:jc w:val="center"/>
              <w:rPr>
                <w:rFonts w:ascii="Arial" w:eastAsia="Calibri" w:hAnsi="Arial" w:cs="Arial"/>
                <w:b/>
                <w:bCs/>
                <w:noProof/>
                <w:sz w:val="20"/>
                <w:szCs w:val="20"/>
                <w:u w:val="single"/>
              </w:rPr>
            </w:pPr>
            <w:r w:rsidRPr="00192B8B">
              <w:rPr>
                <w:rFonts w:ascii="Arial" w:eastAsia="Calibri" w:hAnsi="Arial" w:cs="Arial"/>
                <w:b/>
                <w:bCs/>
                <w:noProof/>
                <w:sz w:val="20"/>
                <w:szCs w:val="20"/>
                <w:u w:val="single"/>
              </w:rPr>
              <w:t>CONTENIDOS A APLICAR:</w:t>
            </w:r>
          </w:p>
        </w:tc>
      </w:tr>
      <w:tr w:rsidR="00BC0812" w:rsidRPr="00192B8B" w:rsidTr="00CB4D9B">
        <w:trPr>
          <w:trHeight w:hRule="exact" w:val="340"/>
        </w:trPr>
        <w:tc>
          <w:tcPr>
            <w:tcW w:w="567" w:type="dxa"/>
            <w:tcBorders>
              <w:top w:val="single" w:sz="4" w:space="0" w:color="143F6A"/>
              <w:left w:val="single" w:sz="4" w:space="0" w:color="143F6A"/>
              <w:bottom w:val="single" w:sz="4" w:space="0" w:color="143F6A"/>
              <w:right w:val="single" w:sz="4" w:space="0" w:color="143F6A"/>
            </w:tcBorders>
            <w:shd w:val="clear" w:color="auto" w:fill="auto"/>
            <w:vAlign w:val="center"/>
          </w:tcPr>
          <w:p w:rsidR="00BC0812" w:rsidRPr="00192B8B" w:rsidRDefault="00BC0812" w:rsidP="002D6D35">
            <w:pPr>
              <w:spacing w:line="276" w:lineRule="auto"/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 w:rsidRPr="00192B8B">
              <w:rPr>
                <w:rFonts w:ascii="Arial" w:eastAsia="Calibri" w:hAnsi="Arial" w:cs="Arial"/>
                <w:noProof/>
                <w:sz w:val="20"/>
                <w:szCs w:val="20"/>
              </w:rPr>
              <w:t>2</w:t>
            </w:r>
          </w:p>
        </w:tc>
        <w:tc>
          <w:tcPr>
            <w:tcW w:w="7366" w:type="dxa"/>
            <w:tcBorders>
              <w:top w:val="single" w:sz="4" w:space="0" w:color="143F6A"/>
              <w:left w:val="single" w:sz="4" w:space="0" w:color="143F6A"/>
              <w:bottom w:val="single" w:sz="4" w:space="0" w:color="143F6A"/>
              <w:right w:val="single" w:sz="4" w:space="0" w:color="143F6A"/>
            </w:tcBorders>
            <w:shd w:val="clear" w:color="auto" w:fill="auto"/>
            <w:vAlign w:val="center"/>
          </w:tcPr>
          <w:p w:rsidR="00BC0812" w:rsidRPr="00192B8B" w:rsidRDefault="000A6DED" w:rsidP="000A6DED">
            <w:pPr>
              <w:spacing w:line="276" w:lineRule="auto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t>Seleccionar los platos y l</w:t>
            </w:r>
            <w:r w:rsidR="00BC0812">
              <w:rPr>
                <w:rFonts w:ascii="Arial" w:eastAsia="Calibri" w:hAnsi="Arial" w:cs="Arial"/>
                <w:noProof/>
                <w:sz w:val="20"/>
                <w:szCs w:val="20"/>
              </w:rPr>
              <w:t>levar</w:t>
            </w:r>
            <w:r>
              <w:rPr>
                <w:rFonts w:ascii="Arial" w:eastAsia="Calibri" w:hAnsi="Arial" w:cs="Arial"/>
                <w:noProof/>
                <w:sz w:val="20"/>
                <w:szCs w:val="20"/>
              </w:rPr>
              <w:t xml:space="preserve">los </w:t>
            </w:r>
            <w:r w:rsidR="00BC0812">
              <w:rPr>
                <w:rFonts w:ascii="Arial" w:eastAsia="Calibri" w:hAnsi="Arial" w:cs="Arial"/>
                <w:noProof/>
                <w:sz w:val="20"/>
                <w:szCs w:val="20"/>
              </w:rPr>
              <w:t>al archivo de trabajo</w:t>
            </w:r>
          </w:p>
        </w:tc>
        <w:tc>
          <w:tcPr>
            <w:tcW w:w="567" w:type="dxa"/>
            <w:tcBorders>
              <w:top w:val="nil"/>
              <w:left w:val="single" w:sz="4" w:space="0" w:color="143F6A"/>
              <w:bottom w:val="nil"/>
              <w:right w:val="double" w:sz="12" w:space="0" w:color="374C80" w:themeColor="accent1" w:themeShade="BF"/>
            </w:tcBorders>
            <w:vAlign w:val="center"/>
          </w:tcPr>
          <w:p w:rsidR="00BC0812" w:rsidRPr="00192B8B" w:rsidRDefault="00BC0812" w:rsidP="002D6D35">
            <w:pPr>
              <w:spacing w:line="276" w:lineRule="auto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  <w:tc>
          <w:tcPr>
            <w:tcW w:w="2929" w:type="dxa"/>
            <w:tcBorders>
              <w:top w:val="nil"/>
              <w:left w:val="double" w:sz="12" w:space="0" w:color="374C80" w:themeColor="accent1" w:themeShade="BF"/>
              <w:bottom w:val="nil"/>
              <w:right w:val="nil"/>
            </w:tcBorders>
            <w:vAlign w:val="center"/>
          </w:tcPr>
          <w:p w:rsidR="00BC0812" w:rsidRPr="00192B8B" w:rsidRDefault="00931583" w:rsidP="00BC0812">
            <w:pPr>
              <w:numPr>
                <w:ilvl w:val="0"/>
                <w:numId w:val="42"/>
              </w:numPr>
              <w:spacing w:line="276" w:lineRule="auto"/>
              <w:ind w:left="164" w:right="-389" w:hanging="142"/>
              <w:contextualSpacing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t>Relleno de capa</w:t>
            </w:r>
          </w:p>
        </w:tc>
        <w:tc>
          <w:tcPr>
            <w:tcW w:w="293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C0812" w:rsidRPr="00192B8B" w:rsidRDefault="00931583" w:rsidP="00BC0812">
            <w:pPr>
              <w:numPr>
                <w:ilvl w:val="0"/>
                <w:numId w:val="42"/>
              </w:numPr>
              <w:spacing w:line="276" w:lineRule="auto"/>
              <w:ind w:left="164" w:right="-389" w:hanging="142"/>
              <w:contextualSpacing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t>Selección de objetos</w:t>
            </w:r>
          </w:p>
        </w:tc>
        <w:tc>
          <w:tcPr>
            <w:tcW w:w="2930" w:type="dxa"/>
            <w:gridSpan w:val="2"/>
            <w:tcBorders>
              <w:top w:val="nil"/>
              <w:left w:val="nil"/>
              <w:bottom w:val="nil"/>
              <w:right w:val="double" w:sz="12" w:space="0" w:color="374C80" w:themeColor="accent1" w:themeShade="BF"/>
            </w:tcBorders>
          </w:tcPr>
          <w:p w:rsidR="00BC0812" w:rsidRPr="00192B8B" w:rsidRDefault="00931583" w:rsidP="00BC0812">
            <w:pPr>
              <w:numPr>
                <w:ilvl w:val="0"/>
                <w:numId w:val="42"/>
              </w:numPr>
              <w:spacing w:line="276" w:lineRule="auto"/>
              <w:ind w:left="164" w:right="-389" w:hanging="142"/>
              <w:contextualSpacing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t>Filtros inteligentes</w:t>
            </w:r>
          </w:p>
        </w:tc>
      </w:tr>
      <w:tr w:rsidR="00BC0812" w:rsidRPr="00192B8B" w:rsidTr="00931583">
        <w:trPr>
          <w:trHeight w:hRule="exact" w:val="340"/>
        </w:trPr>
        <w:tc>
          <w:tcPr>
            <w:tcW w:w="567" w:type="dxa"/>
            <w:tcBorders>
              <w:top w:val="single" w:sz="4" w:space="0" w:color="143F6A"/>
              <w:left w:val="single" w:sz="4" w:space="0" w:color="143F6A"/>
              <w:bottom w:val="single" w:sz="4" w:space="0" w:color="143F6A"/>
              <w:right w:val="single" w:sz="4" w:space="0" w:color="143F6A"/>
            </w:tcBorders>
            <w:shd w:val="clear" w:color="auto" w:fill="ACCBF9"/>
            <w:vAlign w:val="center"/>
          </w:tcPr>
          <w:p w:rsidR="00BC0812" w:rsidRPr="00192B8B" w:rsidRDefault="00BC0812" w:rsidP="002D6D35">
            <w:pPr>
              <w:spacing w:line="276" w:lineRule="auto"/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 w:rsidRPr="00192B8B">
              <w:rPr>
                <w:rFonts w:ascii="Arial" w:eastAsia="Calibri" w:hAnsi="Arial" w:cs="Arial"/>
                <w:noProof/>
                <w:sz w:val="20"/>
                <w:szCs w:val="20"/>
              </w:rPr>
              <w:t>3</w:t>
            </w:r>
          </w:p>
        </w:tc>
        <w:tc>
          <w:tcPr>
            <w:tcW w:w="7366" w:type="dxa"/>
            <w:tcBorders>
              <w:top w:val="single" w:sz="4" w:space="0" w:color="143F6A"/>
              <w:left w:val="single" w:sz="4" w:space="0" w:color="143F6A"/>
              <w:bottom w:val="single" w:sz="4" w:space="0" w:color="143F6A"/>
              <w:right w:val="single" w:sz="4" w:space="0" w:color="143F6A"/>
            </w:tcBorders>
            <w:shd w:val="clear" w:color="auto" w:fill="ACCBF9"/>
            <w:vAlign w:val="center"/>
          </w:tcPr>
          <w:p w:rsidR="00BC0812" w:rsidRPr="00192B8B" w:rsidRDefault="000A6DED" w:rsidP="002D6D35">
            <w:pPr>
              <w:spacing w:line="276" w:lineRule="auto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t>Redimensionar cada uno al 50% (mantener proporción)</w:t>
            </w:r>
          </w:p>
        </w:tc>
        <w:tc>
          <w:tcPr>
            <w:tcW w:w="567" w:type="dxa"/>
            <w:tcBorders>
              <w:top w:val="nil"/>
              <w:left w:val="single" w:sz="4" w:space="0" w:color="143F6A"/>
              <w:bottom w:val="nil"/>
              <w:right w:val="double" w:sz="12" w:space="0" w:color="374C80" w:themeColor="accent1" w:themeShade="BF"/>
            </w:tcBorders>
            <w:vAlign w:val="center"/>
          </w:tcPr>
          <w:p w:rsidR="00BC0812" w:rsidRPr="00192B8B" w:rsidRDefault="00BC0812" w:rsidP="002D6D35">
            <w:pPr>
              <w:spacing w:line="276" w:lineRule="auto"/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  <w:tc>
          <w:tcPr>
            <w:tcW w:w="2929" w:type="dxa"/>
            <w:tcBorders>
              <w:top w:val="nil"/>
              <w:left w:val="double" w:sz="12" w:space="0" w:color="374C80" w:themeColor="accent1" w:themeShade="BF"/>
              <w:bottom w:val="double" w:sz="12" w:space="0" w:color="374C80" w:themeColor="accent1" w:themeShade="BF"/>
              <w:right w:val="nil"/>
            </w:tcBorders>
            <w:vAlign w:val="center"/>
          </w:tcPr>
          <w:p w:rsidR="00BC0812" w:rsidRPr="00192B8B" w:rsidRDefault="00931583" w:rsidP="00BC0812">
            <w:pPr>
              <w:numPr>
                <w:ilvl w:val="0"/>
                <w:numId w:val="42"/>
              </w:numPr>
              <w:spacing w:line="276" w:lineRule="auto"/>
              <w:ind w:left="164" w:right="-389" w:hanging="142"/>
              <w:contextualSpacing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t>Efecto de capa</w:t>
            </w:r>
          </w:p>
        </w:tc>
        <w:tc>
          <w:tcPr>
            <w:tcW w:w="2930" w:type="dxa"/>
            <w:gridSpan w:val="2"/>
            <w:tcBorders>
              <w:top w:val="nil"/>
              <w:left w:val="nil"/>
              <w:bottom w:val="double" w:sz="12" w:space="0" w:color="374C80" w:themeColor="accent1" w:themeShade="BF"/>
              <w:right w:val="nil"/>
            </w:tcBorders>
            <w:vAlign w:val="center"/>
          </w:tcPr>
          <w:p w:rsidR="00BC0812" w:rsidRPr="00192B8B" w:rsidRDefault="00931583" w:rsidP="00BC0812">
            <w:pPr>
              <w:numPr>
                <w:ilvl w:val="0"/>
                <w:numId w:val="42"/>
              </w:numPr>
              <w:spacing w:line="276" w:lineRule="auto"/>
              <w:ind w:left="164" w:right="-389" w:hanging="142"/>
              <w:contextualSpacing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t>Crear y aplicar motivo</w:t>
            </w:r>
          </w:p>
        </w:tc>
        <w:tc>
          <w:tcPr>
            <w:tcW w:w="2930" w:type="dxa"/>
            <w:gridSpan w:val="2"/>
            <w:tcBorders>
              <w:top w:val="nil"/>
              <w:left w:val="nil"/>
              <w:bottom w:val="double" w:sz="12" w:space="0" w:color="374C80" w:themeColor="accent1" w:themeShade="BF"/>
              <w:right w:val="double" w:sz="12" w:space="0" w:color="374C80" w:themeColor="accent1" w:themeShade="BF"/>
            </w:tcBorders>
            <w:vAlign w:val="center"/>
          </w:tcPr>
          <w:p w:rsidR="00BC0812" w:rsidRPr="00192B8B" w:rsidRDefault="00931583" w:rsidP="00BC0812">
            <w:pPr>
              <w:numPr>
                <w:ilvl w:val="0"/>
                <w:numId w:val="42"/>
              </w:numPr>
              <w:spacing w:line="276" w:lineRule="auto"/>
              <w:ind w:left="164" w:right="180" w:hanging="142"/>
              <w:contextualSpacing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t>Transformar</w:t>
            </w:r>
          </w:p>
        </w:tc>
      </w:tr>
      <w:tr w:rsidR="00BC0812" w:rsidRPr="00192B8B" w:rsidTr="00931583">
        <w:trPr>
          <w:trHeight w:hRule="exact" w:val="340"/>
        </w:trPr>
        <w:tc>
          <w:tcPr>
            <w:tcW w:w="567" w:type="dxa"/>
            <w:tcBorders>
              <w:top w:val="single" w:sz="4" w:space="0" w:color="143F6A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BC0812" w:rsidRPr="00192B8B" w:rsidRDefault="00BC0812" w:rsidP="002D6D35">
            <w:pPr>
              <w:spacing w:line="276" w:lineRule="auto"/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  <w:tc>
          <w:tcPr>
            <w:tcW w:w="7366" w:type="dxa"/>
            <w:tcBorders>
              <w:top w:val="single" w:sz="4" w:space="0" w:color="143F6A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BC0812" w:rsidRPr="00192B8B" w:rsidRDefault="00BC0812" w:rsidP="002D6D35">
            <w:pPr>
              <w:spacing w:line="276" w:lineRule="auto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C0812" w:rsidRPr="00192B8B" w:rsidRDefault="00BC0812" w:rsidP="002D6D35">
            <w:pPr>
              <w:spacing w:line="276" w:lineRule="auto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  <w:tc>
          <w:tcPr>
            <w:tcW w:w="292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C0812" w:rsidRPr="00192B8B" w:rsidRDefault="00780390" w:rsidP="00931583">
            <w:pPr>
              <w:spacing w:line="276" w:lineRule="auto"/>
              <w:ind w:left="164" w:right="-389"/>
              <w:contextualSpacing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noProof/>
                <w:lang w:val="es-AR" w:eastAsia="es-AR"/>
              </w:rPr>
              <mc:AlternateContent>
                <mc:Choice Requires="wpg">
                  <w:drawing>
                    <wp:anchor distT="0" distB="0" distL="114300" distR="114300" simplePos="0" relativeHeight="251670528" behindDoc="0" locked="0" layoutInCell="1" allowOverlap="1" wp14:anchorId="5024D9F1" wp14:editId="30C9C8A5">
                      <wp:simplePos x="0" y="0"/>
                      <wp:positionH relativeFrom="column">
                        <wp:posOffset>160020</wp:posOffset>
                      </wp:positionH>
                      <wp:positionV relativeFrom="paragraph">
                        <wp:posOffset>146685</wp:posOffset>
                      </wp:positionV>
                      <wp:extent cx="5209540" cy="590550"/>
                      <wp:effectExtent l="57150" t="19050" r="10160" b="57150"/>
                      <wp:wrapNone/>
                      <wp:docPr id="2122354261" name="Grupo 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209540" cy="590550"/>
                                <a:chOff x="-2495821" y="1"/>
                                <a:chExt cx="5212063" cy="590806"/>
                              </a:xfrm>
                            </wpg:grpSpPr>
                            <wps:wsp>
                              <wps:cNvPr id="1158184074" name="Cuadro de texto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-3" y="1"/>
                                  <a:ext cx="2716245" cy="590806"/>
                                </a:xfrm>
                                <a:prstGeom prst="round2Diag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28575">
                                  <a:solidFill>
                                    <a:schemeClr val="bg2">
                                      <a:lumMod val="50000"/>
                                    </a:schemeClr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494B2D" w:rsidRDefault="00931583" w:rsidP="00931583">
                                    <w:pPr>
                                      <w:pStyle w:val="Prrafodelista"/>
                                      <w:numPr>
                                        <w:ilvl w:val="0"/>
                                        <w:numId w:val="43"/>
                                      </w:numPr>
                                    </w:pPr>
                                    <w:r>
                                      <w:t xml:space="preserve">Crear un </w:t>
                                    </w:r>
                                    <w:r w:rsidRPr="00780390">
                                      <w:rPr>
                                        <w:b/>
                                      </w:rPr>
                                      <w:t>motivo</w:t>
                                    </w:r>
                                    <w:r w:rsidR="00780390">
                                      <w:rPr>
                                        <w:b/>
                                      </w:rPr>
                                      <w:t xml:space="preserve"> </w:t>
                                    </w:r>
                                    <w:r w:rsidR="00780390" w:rsidRPr="00780390">
                                      <w:t>(</w:t>
                                    </w:r>
                                    <w:proofErr w:type="spellStart"/>
                                    <w:r w:rsidR="00780390" w:rsidRPr="00780390">
                                      <w:t>motivo_apellido</w:t>
                                    </w:r>
                                    <w:proofErr w:type="spellEnd"/>
                                    <w:r w:rsidR="00780390" w:rsidRPr="00780390">
                                      <w:t>)</w:t>
                                    </w:r>
                                  </w:p>
                                  <w:p w:rsidR="00931583" w:rsidRDefault="00931583" w:rsidP="00931583">
                                    <w:pPr>
                                      <w:pStyle w:val="Prrafodelista"/>
                                      <w:numPr>
                                        <w:ilvl w:val="0"/>
                                        <w:numId w:val="43"/>
                                      </w:numPr>
                                    </w:pPr>
                                    <w:r>
                                      <w:t>Relleno de capa: 80%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224319640" name="Conector recto de flecha 224319640"/>
                              <wps:cNvCnPr>
                                <a:stCxn id="1158184074" idx="2"/>
                              </wps:cNvCnPr>
                              <wps:spPr>
                                <a:xfrm flipH="1">
                                  <a:off x="-2495821" y="295404"/>
                                  <a:ext cx="2495819" cy="161994"/>
                                </a:xfrm>
                                <a:prstGeom prst="straightConnector1">
                                  <a:avLst/>
                                </a:prstGeom>
                                <a:ln w="38100">
                                  <a:solidFill>
                                    <a:schemeClr val="bg2">
                                      <a:lumMod val="50000"/>
                                    </a:schemeClr>
                                  </a:solidFill>
                                  <a:tailEnd type="triangle"/>
                                </a:ln>
                                <a:effectLst>
                                  <a:outerShdw blurRad="50800" dist="38100" dir="5400000" algn="t" rotWithShape="0">
                                    <a:prstClr val="black">
                                      <a:alpha val="40000"/>
                                    </a:prstClr>
                                  </a:outerShdw>
                                </a:effectLst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5024D9F1" id="_x0000_s1035" style="position:absolute;left:0;text-align:left;margin-left:12.6pt;margin-top:11.55pt;width:410.2pt;height:46.5pt;z-index:251670528;mso-width-relative:margin;mso-height-relative:margin" coordorigin="-24958" coordsize="52120,59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">
                      <v:shape id="Cuadro de texto 2" o:spid="_x0000_s1036" style="position:absolute;width:27162;height:5908;visibility:visible;mso-wrap-style:square;v-text-anchor:top" coordsize="2716245,59080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XN8icYA&#10;AADjAAAADwAAAGRycy9kb3ducmV2LnhtbERPS2vCQBC+F/wPywje6iZFbYyuUoVCb1If4HHIjkkw&#10;Oxt3V5P++65Q6HG+9yzXvWnEg5yvLStIxwkI4sLqmksFx8PnawbCB2SNjWVS8EMe1qvByxJzbTv+&#10;psc+lCKGsM9RQRVCm0vpi4oM+rFtiSN3sc5giKcrpXbYxXDTyLckmUmDNceGClvaVlRc93ejgKZu&#10;Zm7HbN5d+pNsNjt7kGer1GjYfyxABOrDv/jP/aXj/HSapdkkeZ/A86cIgFz9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XN8icYAAADjAAAADwAAAAAAAAAAAAAAAACYAgAAZHJz&#10;L2Rvd25yZXYueG1sUEsFBgAAAAAEAAQA9QAAAIsDAAAAAA==&#10;" adj="-11796480,,5400" path="m98470,l2716245,r,l2716245,492336v,54383,-44087,98470,-98470,98470l,590806r,l,98470c,44087,44087,,98470,xe" strokecolor="#0e56c3 [1614]" strokeweight="2.25pt">
                        <v:stroke joinstyle="miter"/>
                        <v:formulas/>
                        <v:path o:connecttype="custom" o:connectlocs="98470,0;2716245,0;2716245,0;2716245,492336;2617775,590806;0,590806;0,590806;0,98470;98470,0" o:connectangles="0,0,0,0,0,0,0,0,0" textboxrect="0,0,2716245,590806"/>
                        <v:textbox>
                          <w:txbxContent>
                            <w:p w:rsidR="00494B2D" w:rsidRDefault="00931583" w:rsidP="00931583">
                              <w:pPr>
                                <w:pStyle w:val="Prrafodelista"/>
                                <w:numPr>
                                  <w:ilvl w:val="0"/>
                                  <w:numId w:val="43"/>
                                </w:numPr>
                              </w:pPr>
                              <w:r>
                                <w:t xml:space="preserve">Crear un </w:t>
                              </w:r>
                              <w:r w:rsidRPr="00780390">
                                <w:rPr>
                                  <w:b/>
                                </w:rPr>
                                <w:t>motivo</w:t>
                              </w:r>
                              <w:r w:rsidR="00780390">
                                <w:rPr>
                                  <w:b/>
                                </w:rPr>
                                <w:t xml:space="preserve"> </w:t>
                              </w:r>
                              <w:r w:rsidR="00780390" w:rsidRPr="00780390">
                                <w:t>(</w:t>
                              </w:r>
                              <w:proofErr w:type="spellStart"/>
                              <w:r w:rsidR="00780390" w:rsidRPr="00780390">
                                <w:t>motivo_apellido</w:t>
                              </w:r>
                              <w:proofErr w:type="spellEnd"/>
                              <w:r w:rsidR="00780390" w:rsidRPr="00780390">
                                <w:t>)</w:t>
                              </w:r>
                            </w:p>
                            <w:p w:rsidR="00931583" w:rsidRDefault="00931583" w:rsidP="00931583">
                              <w:pPr>
                                <w:pStyle w:val="Prrafodelista"/>
                                <w:numPr>
                                  <w:ilvl w:val="0"/>
                                  <w:numId w:val="43"/>
                                </w:numPr>
                              </w:pPr>
                              <w:r>
                                <w:t>Relleno de capa: 80%</w:t>
                              </w:r>
                            </w:p>
                          </w:txbxContent>
                        </v:textbox>
                      </v:shape>
                      <v:shape id="Conector recto de flecha 224319640" o:spid="_x0000_s1037" type="#_x0000_t32" style="position:absolute;left:-24958;top:2954;width:24958;height:1619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12o0McAAADiAAAADwAAAGRycy9kb3ducmV2LnhtbESPzWrCQBSF9wXfYbiCuzpJlFCjo2hB&#10;sKvSqeD2krkmwcydNDNq9Ok7i0KXh/PHt9oMthU36n3jWEE6TUAQl840XCk4fu9f30D4gGywdUwK&#10;HuRhsx69rLAw7s5fdNOhEnGEfYEK6hC6Qkpf1mTRT11HHL2z6y2GKPtKmh7vcdy2MkuSXFpsOD7U&#10;2NF7TeVFX60CfQrN8+dzkeun3vkPwnaXDalSk/GwXYIINIT/8F/7YBRk2XyWLvJ5hIhIEQfk+hc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jXajQxwAAAOIAAAAPAAAAAAAA&#10;AAAAAAAAAKECAABkcnMvZG93bnJldi54bWxQSwUGAAAAAAQABAD5AAAAlQMAAAAA&#10;" strokecolor="#0e56c3 [1614]" strokeweight="3pt">
                        <v:stroke endarrow="block" joinstyle="miter"/>
                        <v:shadow on="t" color="black" opacity="26214f" origin=",-.5" offset="0,3pt"/>
                      </v:shape>
                    </v:group>
                  </w:pict>
                </mc:Fallback>
              </mc:AlternateContent>
            </w:r>
          </w:p>
        </w:tc>
        <w:tc>
          <w:tcPr>
            <w:tcW w:w="293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C0812" w:rsidRPr="00192B8B" w:rsidRDefault="00BC0812" w:rsidP="00931583">
            <w:pPr>
              <w:spacing w:line="276" w:lineRule="auto"/>
              <w:ind w:left="164" w:right="-389"/>
              <w:contextualSpacing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  <w:tc>
          <w:tcPr>
            <w:tcW w:w="293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C0812" w:rsidRPr="00192B8B" w:rsidRDefault="00BC0812" w:rsidP="00931583">
            <w:pPr>
              <w:spacing w:line="276" w:lineRule="auto"/>
              <w:ind w:left="164" w:right="-389"/>
              <w:contextualSpacing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</w:tr>
      <w:tr w:rsidR="00BC0812" w:rsidRPr="00192B8B" w:rsidTr="00931583">
        <w:trPr>
          <w:trHeight w:hRule="exact" w:val="340"/>
        </w:trPr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BC0812" w:rsidRPr="00192B8B" w:rsidRDefault="00BC0812" w:rsidP="002D6D35">
            <w:pPr>
              <w:spacing w:line="276" w:lineRule="auto"/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  <w:tc>
          <w:tcPr>
            <w:tcW w:w="73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BC0812" w:rsidRPr="00192B8B" w:rsidRDefault="00BC0812" w:rsidP="002D6D35">
            <w:pPr>
              <w:spacing w:line="276" w:lineRule="auto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C0812" w:rsidRPr="00192B8B" w:rsidRDefault="00BC0812" w:rsidP="002D6D35">
            <w:pPr>
              <w:spacing w:line="276" w:lineRule="auto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  <w:tc>
          <w:tcPr>
            <w:tcW w:w="3969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C0812" w:rsidRPr="00192B8B" w:rsidRDefault="00BC0812" w:rsidP="002D6D35">
            <w:pPr>
              <w:spacing w:line="276" w:lineRule="auto"/>
              <w:ind w:left="164" w:right="-389"/>
              <w:contextualSpacing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  <w:tc>
          <w:tcPr>
            <w:tcW w:w="2552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C0812" w:rsidRPr="00192B8B" w:rsidRDefault="00BC0812" w:rsidP="002D6D35">
            <w:pPr>
              <w:spacing w:line="276" w:lineRule="auto"/>
              <w:ind w:left="164" w:right="-389"/>
              <w:contextualSpacing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C0812" w:rsidRPr="00192B8B" w:rsidRDefault="00BC0812" w:rsidP="002D6D35">
            <w:pPr>
              <w:spacing w:line="276" w:lineRule="auto"/>
              <w:ind w:left="164" w:right="-389"/>
              <w:contextualSpacing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</w:tr>
      <w:tr w:rsidR="00BC0812" w:rsidRPr="00192B8B" w:rsidTr="002D6D35">
        <w:trPr>
          <w:trHeight w:val="2835"/>
        </w:trPr>
        <w:tc>
          <w:tcPr>
            <w:tcW w:w="17289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BC0812" w:rsidRPr="00192B8B" w:rsidRDefault="00780390" w:rsidP="002D6D35">
            <w:pPr>
              <w:spacing w:line="276" w:lineRule="auto"/>
              <w:ind w:left="164" w:right="-389"/>
              <w:contextualSpacing/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lang w:val="es-AR" w:eastAsia="es-AR"/>
              </w:rPr>
              <mc:AlternateContent>
                <mc:Choice Requires="wpg">
                  <w:drawing>
                    <wp:anchor distT="0" distB="0" distL="114300" distR="114300" simplePos="0" relativeHeight="251672576" behindDoc="0" locked="0" layoutInCell="1" allowOverlap="1" wp14:anchorId="628F1E87" wp14:editId="279311F6">
                      <wp:simplePos x="0" y="0"/>
                      <wp:positionH relativeFrom="column">
                        <wp:posOffset>5808345</wp:posOffset>
                      </wp:positionH>
                      <wp:positionV relativeFrom="paragraph">
                        <wp:posOffset>880110</wp:posOffset>
                      </wp:positionV>
                      <wp:extent cx="3476625" cy="866775"/>
                      <wp:effectExtent l="19050" t="19050" r="0" b="28575"/>
                      <wp:wrapNone/>
                      <wp:docPr id="846295788" name="Grupo 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476625" cy="866775"/>
                                <a:chOff x="0" y="38100"/>
                                <a:chExt cx="3476630" cy="866775"/>
                              </a:xfrm>
                            </wpg:grpSpPr>
                            <wps:wsp>
                              <wps:cNvPr id="1274816452" name="Rectángulo 6"/>
                              <wps:cNvSpPr/>
                              <wps:spPr>
                                <a:xfrm>
                                  <a:off x="0" y="38100"/>
                                  <a:ext cx="1876425" cy="8667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38100">
                                  <a:solidFill>
                                    <a:schemeClr val="accent1">
                                      <a:lumMod val="60000"/>
                                      <a:lumOff val="4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15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165461806" name="Cuadro de texto 7"/>
                              <wps:cNvSpPr txBox="1"/>
                              <wps:spPr>
                                <a:xfrm>
                                  <a:off x="1943103" y="314325"/>
                                  <a:ext cx="1533527" cy="2952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:rsidR="00BC0812" w:rsidRPr="00BC0812" w:rsidRDefault="00BC0812" w:rsidP="00BC0812">
                                    <w:pPr>
                                      <w:rPr>
                                        <w:rFonts w:ascii="Arial" w:hAnsi="Arial" w:cs="Arial"/>
                                        <w:b/>
                                        <w:bCs/>
                                        <w:color w:val="90A1CF" w:themeColor="accent1" w:themeTint="99"/>
                                        <w:sz w:val="20"/>
                                        <w:szCs w:val="20"/>
                                        <w:lang w:val="es-AR"/>
                                      </w:rPr>
                                    </w:pPr>
                                    <w:r w:rsidRPr="00BC0812">
                                      <w:rPr>
                                        <w:rFonts w:ascii="Arial" w:hAnsi="Arial" w:cs="Arial"/>
                                        <w:b/>
                                        <w:bCs/>
                                        <w:color w:val="90A1CF" w:themeColor="accent1" w:themeTint="99"/>
                                        <w:sz w:val="20"/>
                                        <w:szCs w:val="20"/>
                                        <w:lang w:val="es-AR"/>
                                      </w:rPr>
                                      <w:t>CAPA</w:t>
                                    </w:r>
                                    <w:r w:rsidR="00780390">
                                      <w:rPr>
                                        <w:rFonts w:ascii="Arial" w:hAnsi="Arial" w:cs="Arial"/>
                                        <w:b/>
                                        <w:bCs/>
                                        <w:color w:val="90A1CF" w:themeColor="accent1" w:themeTint="99"/>
                                        <w:sz w:val="20"/>
                                        <w:szCs w:val="20"/>
                                        <w:lang w:val="es-AR"/>
                                      </w:rPr>
                                      <w:t>S</w:t>
                                    </w:r>
                                    <w:r w:rsidRPr="00BC0812">
                                      <w:rPr>
                                        <w:rFonts w:ascii="Arial" w:hAnsi="Arial" w:cs="Arial"/>
                                        <w:b/>
                                        <w:bCs/>
                                        <w:color w:val="90A1CF" w:themeColor="accent1" w:themeTint="99"/>
                                        <w:sz w:val="20"/>
                                        <w:szCs w:val="20"/>
                                        <w:lang w:val="es-AR"/>
                                      </w:rPr>
                                      <w:t xml:space="preserve"> DE TRABAJO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628F1E87" id="_x0000_s1038" style="position:absolute;left:0;text-align:left;margin-left:457.35pt;margin-top:69.3pt;width:273.75pt;height:68.25pt;z-index:251672576;mso-width-relative:margin;mso-height-relative:margin" coordorigin=",381" coordsize="34766,866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">
                      <v:rect id="Rectángulo 6" o:spid="_x0000_s1039" style="position:absolute;top:381;width:18764;height:86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" filled="f" strokecolor="#90a1cf [1940]" strokeweight="3pt"/>
                      <v:shape id="_x0000_s1040" type="#_x0000_t202" style="position:absolute;left:19431;top:3143;width:15335;height:29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qVwskA&#10;AADjAAAADwAAAGRycy9kb3ducmV2LnhtbERPS2vCQBC+F/oflil4q5uIhpC6igREKfXg4+JtzI5J&#10;aHY2ZldN++vdQsHjfO+ZznvTiBt1rrasIB5GIIgLq2suFRz2y/cUhPPIGhvLpOCHHMxnry9TzLS9&#10;85ZuO1+KEMIuQwWV920mpSsqMuiGtiUO3Nl2Bn04u1LqDu8h3DRyFEWJNFhzaKiwpbyi4nt3NQo+&#10;8+UGt6eRSX+bfPV1XrSXw3Gi1OCtX3yA8NT7p/jfvdZhfpxMxkmcRgn8/RQAkLMH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JuqVwskAAADjAAAADwAAAAAAAAAAAAAAAACYAgAA&#10;ZHJzL2Rvd25yZXYueG1sUEsFBgAAAAAEAAQA9QAAAI4DAAAAAA==&#10;" filled="f" stroked="f" strokeweight=".5pt">
                        <v:textbox>
                          <w:txbxContent>
                            <w:p w:rsidR="00BC0812" w:rsidRPr="00BC0812" w:rsidRDefault="00BC0812" w:rsidP="00BC0812">
                              <w:pPr>
                                <w:rPr>
                                  <w:rFonts w:ascii="Arial" w:hAnsi="Arial" w:cs="Arial"/>
                                  <w:b/>
                                  <w:bCs/>
                                  <w:color w:val="90A1CF" w:themeColor="accent1" w:themeTint="99"/>
                                  <w:sz w:val="20"/>
                                  <w:szCs w:val="20"/>
                                  <w:lang w:val="es-AR"/>
                                </w:rPr>
                              </w:pPr>
                              <w:r w:rsidRPr="00BC0812">
                                <w:rPr>
                                  <w:rFonts w:ascii="Arial" w:hAnsi="Arial" w:cs="Arial"/>
                                  <w:b/>
                                  <w:bCs/>
                                  <w:color w:val="90A1CF" w:themeColor="accent1" w:themeTint="99"/>
                                  <w:sz w:val="20"/>
                                  <w:szCs w:val="20"/>
                                  <w:lang w:val="es-AR"/>
                                </w:rPr>
                                <w:t>CAPA</w:t>
                              </w:r>
                              <w:r w:rsidR="00780390">
                                <w:rPr>
                                  <w:rFonts w:ascii="Arial" w:hAnsi="Arial" w:cs="Arial"/>
                                  <w:b/>
                                  <w:bCs/>
                                  <w:color w:val="90A1CF" w:themeColor="accent1" w:themeTint="99"/>
                                  <w:sz w:val="20"/>
                                  <w:szCs w:val="20"/>
                                  <w:lang w:val="es-AR"/>
                                </w:rPr>
                                <w:t>S</w:t>
                              </w:r>
                              <w:r w:rsidRPr="00BC0812">
                                <w:rPr>
                                  <w:rFonts w:ascii="Arial" w:hAnsi="Arial" w:cs="Arial"/>
                                  <w:b/>
                                  <w:bCs/>
                                  <w:color w:val="90A1CF" w:themeColor="accent1" w:themeTint="99"/>
                                  <w:sz w:val="20"/>
                                  <w:szCs w:val="20"/>
                                  <w:lang w:val="es-AR"/>
                                </w:rPr>
                                <w:t xml:space="preserve"> DE TRABAJO</w:t>
                              </w: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  <w:r>
              <w:rPr>
                <w:noProof/>
                <w:lang w:val="es-AR" w:eastAsia="es-AR"/>
              </w:rPr>
              <mc:AlternateContent>
                <mc:Choice Requires="wpg">
                  <w:drawing>
                    <wp:anchor distT="0" distB="0" distL="114300" distR="114300" simplePos="0" relativeHeight="251695104" behindDoc="0" locked="0" layoutInCell="1" allowOverlap="1" wp14:anchorId="715D631A" wp14:editId="26AFD4A2">
                      <wp:simplePos x="0" y="0"/>
                      <wp:positionH relativeFrom="column">
                        <wp:posOffset>7599045</wp:posOffset>
                      </wp:positionH>
                      <wp:positionV relativeFrom="paragraph">
                        <wp:posOffset>1537335</wp:posOffset>
                      </wp:positionV>
                      <wp:extent cx="2921635" cy="552450"/>
                      <wp:effectExtent l="57150" t="38100" r="12065" b="19050"/>
                      <wp:wrapNone/>
                      <wp:docPr id="16" name="Grupo 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921635" cy="552450"/>
                                <a:chOff x="-437547" y="-409752"/>
                                <a:chExt cx="2923834" cy="552690"/>
                              </a:xfrm>
                            </wpg:grpSpPr>
                            <wps:wsp>
                              <wps:cNvPr id="17" name="Cuadro de texto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-9534" y="-209640"/>
                                  <a:ext cx="2495821" cy="352578"/>
                                </a:xfrm>
                                <a:prstGeom prst="round2Diag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28575">
                                  <a:solidFill>
                                    <a:schemeClr val="bg2">
                                      <a:lumMod val="50000"/>
                                    </a:schemeClr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780390" w:rsidRDefault="00780390" w:rsidP="00780390">
                                    <w:pPr>
                                      <w:pStyle w:val="Prrafodelista"/>
                                      <w:numPr>
                                        <w:ilvl w:val="0"/>
                                        <w:numId w:val="43"/>
                                      </w:numPr>
                                    </w:pPr>
                                    <w:r w:rsidRPr="00780390">
                                      <w:rPr>
                                        <w:b/>
                                      </w:rPr>
                                      <w:t>Enlazar</w:t>
                                    </w:r>
                                    <w:r>
                                      <w:t xml:space="preserve"> capas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18" name="Conector recto de flecha 18"/>
                              <wps:cNvCnPr>
                                <a:stCxn id="17" idx="2"/>
                              </wps:cNvCnPr>
                              <wps:spPr>
                                <a:xfrm flipH="1" flipV="1">
                                  <a:off x="-437547" y="-409752"/>
                                  <a:ext cx="428013" cy="376401"/>
                                </a:xfrm>
                                <a:prstGeom prst="straightConnector1">
                                  <a:avLst/>
                                </a:prstGeom>
                                <a:ln w="38100">
                                  <a:solidFill>
                                    <a:schemeClr val="bg2">
                                      <a:lumMod val="50000"/>
                                    </a:schemeClr>
                                  </a:solidFill>
                                  <a:tailEnd type="triangle"/>
                                </a:ln>
                                <a:effectLst>
                                  <a:outerShdw blurRad="50800" dist="38100" dir="5400000" algn="t" rotWithShape="0">
                                    <a:prstClr val="black">
                                      <a:alpha val="40000"/>
                                    </a:prstClr>
                                  </a:outerShdw>
                                </a:effectLst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715D631A" id="_x0000_s1041" style="position:absolute;left:0;text-align:left;margin-left:598.35pt;margin-top:121.05pt;width:230.05pt;height:43.5pt;z-index:251695104;mso-width-relative:margin;mso-height-relative:margin" coordorigin="-4375,-4097" coordsize="29238,55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">
                      <v:shape id="Cuadro de texto 2" o:spid="_x0000_s1042" style="position:absolute;left:-95;top:-2096;width:24957;height:3525;visibility:visible;mso-wrap-style:square;v-text-anchor:top" coordsize="2495821,35257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1feisEA&#10;AADbAAAADwAAAGRycy9kb3ducmV2LnhtbERP32vCMBB+H/g/hBP2ZlMVdHRGccJA9jTdyl6P5tZU&#10;m0tJou38681gsLf7+H7eajPYVlzJh8axgmmWgyCunG64VvD58Tp5AhEissbWMSn4oQCb9ehhhYV2&#10;PR/oeoy1SCEcClRgYuwKKUNlyGLIXEecuG/nLcYEfS21xz6F21bO8nwhLTacGgx2tDNUnY8Xq+BA&#10;p9kN+/L99vXmaTc35Yudl0o9joftM4hIQ/wX/7n3Os1fwu8v6QC5v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dX3orBAAAA2wAAAA8AAAAAAAAAAAAAAAAAmAIAAGRycy9kb3du&#10;cmV2LnhtbFBLBQYAAAAABAAEAPUAAACGAwAAAAA=&#10;" adj="-11796480,,5400" path="m58764,l2495821,r,l2495821,293814v,32454,-26310,58764,-58764,58764l,352578r,l,58764c,26310,26310,,58764,xe" strokecolor="#0e56c3 [1614]" strokeweight="2.25pt">
                        <v:stroke joinstyle="miter"/>
                        <v:formulas/>
                        <v:path o:connecttype="custom" o:connectlocs="58764,0;2495821,0;2495821,0;2495821,293814;2437057,352578;0,352578;0,352578;0,58764;58764,0" o:connectangles="0,0,0,0,0,0,0,0,0" textboxrect="0,0,2495821,352578"/>
                        <v:textbox>
                          <w:txbxContent>
                            <w:p w:rsidR="00780390" w:rsidRDefault="00780390" w:rsidP="00780390">
                              <w:pPr>
                                <w:pStyle w:val="Prrafodelista"/>
                                <w:numPr>
                                  <w:ilvl w:val="0"/>
                                  <w:numId w:val="43"/>
                                </w:numPr>
                              </w:pPr>
                              <w:r w:rsidRPr="00780390">
                                <w:rPr>
                                  <w:b/>
                                </w:rPr>
                                <w:t>Enlazar</w:t>
                              </w:r>
                              <w:r>
                                <w:t xml:space="preserve"> capas</w:t>
                              </w:r>
                            </w:p>
                          </w:txbxContent>
                        </v:textbox>
                      </v:shape>
                      <v:shape id="Conector recto de flecha 18" o:spid="_x0000_s1043" type="#_x0000_t32" style="position:absolute;left:-4375;top:-4097;width:4280;height:3764;flip:x 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ZDcuMMAAADbAAAADwAAAGRycy9kb3ducmV2LnhtbESPQWvDMAyF74X9B6NBb62zlXUhrVvG&#10;SqGUXZaNnUWsOmGxHGIvTf79dCj0JvGe3vu03Y++VQP1sQls4GmZgSKugm3YGfj+Oi5yUDEhW2wD&#10;k4GJIux3D7MtFjZc+ZOGMjklIRwLNFCn1BVax6omj3EZOmLRLqH3mGTtnbY9XiXct/o5y9baY8PS&#10;UGNH7zVVv+WfN/Di0vq8Or/m+c/BdeWHm8KwmoyZP45vG1CJxnQ3365PVvAFVn6RAfTuH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WQ3LjDAAAA2wAAAA8AAAAAAAAAAAAA&#10;AAAAoQIAAGRycy9kb3ducmV2LnhtbFBLBQYAAAAABAAEAPkAAACRAwAAAAA=&#10;" strokecolor="#0e56c3 [1614]" strokeweight="3pt">
                        <v:stroke endarrow="block" joinstyle="miter"/>
                        <v:shadow on="t" color="black" opacity="26214f" origin=",-.5" offset="0,3pt"/>
                      </v:shape>
                    </v:group>
                  </w:pict>
                </mc:Fallback>
              </mc:AlternateContent>
            </w:r>
            <w:r>
              <w:rPr>
                <w:noProof/>
                <w:lang w:val="es-AR" w:eastAsia="es-AR"/>
              </w:rPr>
              <mc:AlternateContent>
                <mc:Choice Requires="wpg">
                  <w:drawing>
                    <wp:anchor distT="0" distB="0" distL="114300" distR="114300" simplePos="0" relativeHeight="251671552" behindDoc="0" locked="0" layoutInCell="1" allowOverlap="1" wp14:anchorId="22141751" wp14:editId="77CF30C6">
                      <wp:simplePos x="0" y="0"/>
                      <wp:positionH relativeFrom="column">
                        <wp:posOffset>-49530</wp:posOffset>
                      </wp:positionH>
                      <wp:positionV relativeFrom="paragraph">
                        <wp:posOffset>489585</wp:posOffset>
                      </wp:positionV>
                      <wp:extent cx="4648200" cy="1790700"/>
                      <wp:effectExtent l="19050" t="19050" r="95250" b="114300"/>
                      <wp:wrapNone/>
                      <wp:docPr id="1827803393" name="Grupo 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648200" cy="1790700"/>
                                <a:chOff x="-2509702" y="686473"/>
                                <a:chExt cx="4649689" cy="1793253"/>
                              </a:xfrm>
                            </wpg:grpSpPr>
                            <wps:wsp>
                              <wps:cNvPr id="1627131818" name="Cuadro de texto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-2509702" y="686473"/>
                                  <a:ext cx="2392176" cy="1793253"/>
                                </a:xfrm>
                                <a:prstGeom prst="round2Diag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28575">
                                  <a:solidFill>
                                    <a:schemeClr val="bg2">
                                      <a:lumMod val="50000"/>
                                    </a:schemeClr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BC0812" w:rsidRDefault="000A6DED" w:rsidP="00BC0812">
                                    <w:pPr>
                                      <w:pStyle w:val="Prrafodelista"/>
                                      <w:numPr>
                                        <w:ilvl w:val="0"/>
                                        <w:numId w:val="43"/>
                                      </w:numPr>
                                    </w:pPr>
                                    <w:r>
                                      <w:t>Voltear horizontal</w:t>
                                    </w:r>
                                  </w:p>
                                  <w:p w:rsidR="000A6DED" w:rsidRDefault="000A6DED" w:rsidP="00BC0812">
                                    <w:pPr>
                                      <w:pStyle w:val="Prrafodelista"/>
                                      <w:numPr>
                                        <w:ilvl w:val="0"/>
                                        <w:numId w:val="43"/>
                                      </w:numPr>
                                    </w:pPr>
                                    <w:r>
                                      <w:t>Rotar 180°</w:t>
                                    </w:r>
                                  </w:p>
                                  <w:p w:rsidR="000A6DED" w:rsidRDefault="00494B2D" w:rsidP="00BC0812">
                                    <w:pPr>
                                      <w:pStyle w:val="Prrafodelista"/>
                                      <w:numPr>
                                        <w:ilvl w:val="0"/>
                                        <w:numId w:val="43"/>
                                      </w:numPr>
                                    </w:pPr>
                                    <w:r w:rsidRPr="00780390">
                                      <w:rPr>
                                        <w:b/>
                                      </w:rPr>
                                      <w:t>Resplandor exterior</w:t>
                                    </w:r>
                                    <w:r>
                                      <w:t>:</w:t>
                                    </w:r>
                                  </w:p>
                                  <w:p w:rsidR="00494B2D" w:rsidRDefault="00494B2D" w:rsidP="00494B2D">
                                    <w:pPr>
                                      <w:pStyle w:val="Prrafodelista"/>
                                      <w:numPr>
                                        <w:ilvl w:val="1"/>
                                        <w:numId w:val="43"/>
                                      </w:numPr>
                                      <w:ind w:left="709"/>
                                    </w:pPr>
                                    <w:r>
                                      <w:t xml:space="preserve">Modo de fusión: </w:t>
                                    </w:r>
                                    <w:proofErr w:type="spellStart"/>
                                    <w:r>
                                      <w:t>nomal</w:t>
                                    </w:r>
                                    <w:proofErr w:type="spellEnd"/>
                                  </w:p>
                                  <w:p w:rsidR="00494B2D" w:rsidRDefault="00494B2D" w:rsidP="00494B2D">
                                    <w:pPr>
                                      <w:pStyle w:val="Prrafodelista"/>
                                      <w:numPr>
                                        <w:ilvl w:val="1"/>
                                        <w:numId w:val="43"/>
                                      </w:numPr>
                                      <w:ind w:left="709"/>
                                    </w:pPr>
                                    <w:r>
                                      <w:t>Opacidad: 80%</w:t>
                                    </w:r>
                                  </w:p>
                                  <w:p w:rsidR="00494B2D" w:rsidRDefault="00494B2D" w:rsidP="00494B2D">
                                    <w:pPr>
                                      <w:pStyle w:val="Prrafodelista"/>
                                      <w:numPr>
                                        <w:ilvl w:val="1"/>
                                        <w:numId w:val="43"/>
                                      </w:numPr>
                                      <w:ind w:left="709"/>
                                    </w:pPr>
                                    <w:r>
                                      <w:t>C: 75 M</w:t>
                                    </w:r>
                                    <w:proofErr w:type="gramStart"/>
                                    <w:r>
                                      <w:t>:0</w:t>
                                    </w:r>
                                    <w:proofErr w:type="gramEnd"/>
                                    <w:r>
                                      <w:t xml:space="preserve"> Y</w:t>
                                    </w:r>
                                    <w:proofErr w:type="gramStart"/>
                                    <w:r>
                                      <w:t>:100</w:t>
                                    </w:r>
                                    <w:proofErr w:type="gramEnd"/>
                                    <w:r>
                                      <w:t xml:space="preserve"> K:0</w:t>
                                    </w:r>
                                  </w:p>
                                  <w:p w:rsidR="00494B2D" w:rsidRDefault="00494B2D" w:rsidP="00494B2D">
                                    <w:pPr>
                                      <w:pStyle w:val="Prrafodelista"/>
                                      <w:numPr>
                                        <w:ilvl w:val="1"/>
                                        <w:numId w:val="43"/>
                                      </w:numPr>
                                      <w:ind w:left="709"/>
                                    </w:pPr>
                                    <w:r>
                                      <w:t>Extender: 5%</w:t>
                                    </w:r>
                                  </w:p>
                                  <w:p w:rsidR="00494B2D" w:rsidRDefault="00494B2D" w:rsidP="00494B2D">
                                    <w:pPr>
                                      <w:pStyle w:val="Prrafodelista"/>
                                      <w:numPr>
                                        <w:ilvl w:val="1"/>
                                        <w:numId w:val="43"/>
                                      </w:numPr>
                                      <w:ind w:left="709"/>
                                    </w:pPr>
                                    <w:r>
                                      <w:t>Tamaño: 50px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1350464133" name="Conector recto de flecha 1350464133"/>
                              <wps:cNvCnPr>
                                <a:stCxn id="1627131818" idx="0"/>
                              </wps:cNvCnPr>
                              <wps:spPr>
                                <a:xfrm>
                                  <a:off x="-117526" y="1583100"/>
                                  <a:ext cx="2257513" cy="887088"/>
                                </a:xfrm>
                                <a:prstGeom prst="straightConnector1">
                                  <a:avLst/>
                                </a:prstGeom>
                                <a:ln w="38100">
                                  <a:solidFill>
                                    <a:schemeClr val="bg2">
                                      <a:lumMod val="50000"/>
                                    </a:schemeClr>
                                  </a:solidFill>
                                  <a:tailEnd type="triangle"/>
                                </a:ln>
                                <a:effectLst>
                                  <a:outerShdw blurRad="50800" dist="38100" dir="5400000" algn="t" rotWithShape="0">
                                    <a:prstClr val="black">
                                      <a:alpha val="40000"/>
                                    </a:prstClr>
                                  </a:outerShdw>
                                </a:effectLst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22141751" id="_x0000_s1044" style="position:absolute;left:0;text-align:left;margin-left:-3.9pt;margin-top:38.55pt;width:366pt;height:141pt;z-index:251671552;mso-width-relative:margin;mso-height-relative:margin" coordorigin="-25097,6864" coordsize="46496,179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">
                      <v:shape id="Cuadro de texto 2" o:spid="_x0000_s1045" style="position:absolute;left:-25097;top:6864;width:23922;height:17933;visibility:visible;mso-wrap-style:square;v-text-anchor:top" coordsize="2392176,179325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" adj="-11796480,,5400" path="m298881,l2392176,r,l2392176,1494372v,165067,-133814,298881,-298881,298881l,1793253r,l,298881c,133814,133814,,298881,xe" strokecolor="#0e56c3 [1614]" strokeweight="2.25pt">
                        <v:stroke joinstyle="miter"/>
                        <v:formulas/>
                        <v:path o:connecttype="custom" o:connectlocs="298881,0;2392176,0;2392176,0;2392176,1494372;2093295,1793253;0,1793253;0,1793253;0,298881;298881,0" o:connectangles="0,0,0,0,0,0,0,0,0" textboxrect="0,0,2392176,1793253"/>
                        <v:textbox>
                          <w:txbxContent>
                            <w:p w:rsidR="00BC0812" w:rsidRDefault="000A6DED" w:rsidP="00BC0812">
                              <w:pPr>
                                <w:pStyle w:val="Prrafodelista"/>
                                <w:numPr>
                                  <w:ilvl w:val="0"/>
                                  <w:numId w:val="43"/>
                                </w:numPr>
                              </w:pPr>
                              <w:r>
                                <w:t>Voltear horizontal</w:t>
                              </w:r>
                            </w:p>
                            <w:p w:rsidR="000A6DED" w:rsidRDefault="000A6DED" w:rsidP="00BC0812">
                              <w:pPr>
                                <w:pStyle w:val="Prrafodelista"/>
                                <w:numPr>
                                  <w:ilvl w:val="0"/>
                                  <w:numId w:val="43"/>
                                </w:numPr>
                              </w:pPr>
                              <w:r>
                                <w:t>Rotar 180°</w:t>
                              </w:r>
                            </w:p>
                            <w:p w:rsidR="000A6DED" w:rsidRDefault="00494B2D" w:rsidP="00BC0812">
                              <w:pPr>
                                <w:pStyle w:val="Prrafodelista"/>
                                <w:numPr>
                                  <w:ilvl w:val="0"/>
                                  <w:numId w:val="43"/>
                                </w:numPr>
                              </w:pPr>
                              <w:r w:rsidRPr="00780390">
                                <w:rPr>
                                  <w:b/>
                                </w:rPr>
                                <w:t>Resplandor exterior</w:t>
                              </w:r>
                              <w:r>
                                <w:t>:</w:t>
                              </w:r>
                            </w:p>
                            <w:p w:rsidR="00494B2D" w:rsidRDefault="00494B2D" w:rsidP="00494B2D">
                              <w:pPr>
                                <w:pStyle w:val="Prrafodelista"/>
                                <w:numPr>
                                  <w:ilvl w:val="1"/>
                                  <w:numId w:val="43"/>
                                </w:numPr>
                                <w:ind w:left="709"/>
                              </w:pPr>
                              <w:r>
                                <w:t xml:space="preserve">Modo de fusión: </w:t>
                              </w:r>
                              <w:proofErr w:type="spellStart"/>
                              <w:r>
                                <w:t>nomal</w:t>
                              </w:r>
                              <w:proofErr w:type="spellEnd"/>
                            </w:p>
                            <w:p w:rsidR="00494B2D" w:rsidRDefault="00494B2D" w:rsidP="00494B2D">
                              <w:pPr>
                                <w:pStyle w:val="Prrafodelista"/>
                                <w:numPr>
                                  <w:ilvl w:val="1"/>
                                  <w:numId w:val="43"/>
                                </w:numPr>
                                <w:ind w:left="709"/>
                              </w:pPr>
                              <w:r>
                                <w:t>Opacidad: 80%</w:t>
                              </w:r>
                            </w:p>
                            <w:p w:rsidR="00494B2D" w:rsidRDefault="00494B2D" w:rsidP="00494B2D">
                              <w:pPr>
                                <w:pStyle w:val="Prrafodelista"/>
                                <w:numPr>
                                  <w:ilvl w:val="1"/>
                                  <w:numId w:val="43"/>
                                </w:numPr>
                                <w:ind w:left="709"/>
                              </w:pPr>
                              <w:r>
                                <w:t>C: 75 M</w:t>
                              </w:r>
                              <w:proofErr w:type="gramStart"/>
                              <w:r>
                                <w:t>:0</w:t>
                              </w:r>
                              <w:proofErr w:type="gramEnd"/>
                              <w:r>
                                <w:t xml:space="preserve"> Y</w:t>
                              </w:r>
                              <w:proofErr w:type="gramStart"/>
                              <w:r>
                                <w:t>:100</w:t>
                              </w:r>
                              <w:proofErr w:type="gramEnd"/>
                              <w:r>
                                <w:t xml:space="preserve"> K:0</w:t>
                              </w:r>
                            </w:p>
                            <w:p w:rsidR="00494B2D" w:rsidRDefault="00494B2D" w:rsidP="00494B2D">
                              <w:pPr>
                                <w:pStyle w:val="Prrafodelista"/>
                                <w:numPr>
                                  <w:ilvl w:val="1"/>
                                  <w:numId w:val="43"/>
                                </w:numPr>
                                <w:ind w:left="709"/>
                              </w:pPr>
                              <w:r>
                                <w:t>Extender: 5%</w:t>
                              </w:r>
                            </w:p>
                            <w:p w:rsidR="00494B2D" w:rsidRDefault="00494B2D" w:rsidP="00494B2D">
                              <w:pPr>
                                <w:pStyle w:val="Prrafodelista"/>
                                <w:numPr>
                                  <w:ilvl w:val="1"/>
                                  <w:numId w:val="43"/>
                                </w:numPr>
                                <w:ind w:left="709"/>
                              </w:pPr>
                              <w:r>
                                <w:t>Tamaño: 50px</w:t>
                              </w:r>
                            </w:p>
                          </w:txbxContent>
                        </v:textbox>
                      </v:shape>
                      <v:shape id="Conector recto de flecha 1350464133" o:spid="_x0000_s1046" type="#_x0000_t32" style="position:absolute;left:-1175;top:15831;width:22574;height:887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Xhb/8YAAADjAAAADwAAAGRycy9kb3ducmV2LnhtbERPzYrCMBC+C75DGMGbprVdkWoUcXFZ&#10;Dx6qHjwOzdgWm0lpslrffrMg7HG+/1ltetOIB3WutqwgnkYgiAuray4VXM77yQKE88gaG8uk4EUO&#10;NuvhYIWZtk/O6XHypQgh7DJUUHnfZlK6oiKDbmpb4sDdbGfQh7Mrpe7wGcJNI2dRNJcGaw4NFba0&#10;q6i4n36MglwyxZhvD6/26yiv9nj9rBepUuNRv12C8NT7f/Hb/a3D/OQjSudpnCTw91MAQK5/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l4W//GAAAA4wAAAA8AAAAAAAAA&#10;AAAAAAAAoQIAAGRycy9kb3ducmV2LnhtbFBLBQYAAAAABAAEAPkAAACUAwAAAAA=&#10;" strokecolor="#0e56c3 [1614]" strokeweight="3pt">
                        <v:stroke endarrow="block" joinstyle="miter"/>
                        <v:shadow on="t" color="black" opacity="26214f" origin=",-.5" offset="0,3pt"/>
                      </v:shape>
                    </v:group>
                  </w:pict>
                </mc:Fallback>
              </mc:AlternateContent>
            </w:r>
            <w:r>
              <w:rPr>
                <w:noProof/>
                <w:lang w:val="es-AR" w:eastAsia="es-AR"/>
              </w:rPr>
              <w:drawing>
                <wp:anchor distT="0" distB="0" distL="114300" distR="114300" simplePos="0" relativeHeight="251693056" behindDoc="1" locked="0" layoutInCell="1" allowOverlap="1">
                  <wp:simplePos x="2943225" y="1133475"/>
                  <wp:positionH relativeFrom="margin">
                    <wp:posOffset>2617470</wp:posOffset>
                  </wp:positionH>
                  <wp:positionV relativeFrom="margin">
                    <wp:posOffset>-257810</wp:posOffset>
                  </wp:positionV>
                  <wp:extent cx="5114925" cy="4069080"/>
                  <wp:effectExtent l="0" t="0" r="9525" b="7620"/>
                  <wp:wrapNone/>
                  <wp:docPr id="15" name="Imagen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14925" cy="40690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:rsidR="00BC0812" w:rsidRDefault="00780390" w:rsidP="009E4B17">
      <w:pPr>
        <w:rPr>
          <w:rFonts w:ascii="Arial" w:hAnsi="Arial" w:cs="Arial"/>
          <w:lang w:val="es-AR"/>
        </w:rPr>
      </w:pPr>
      <w:r>
        <w:rPr>
          <w:noProof/>
          <w:lang w:val="es-AR" w:eastAsia="es-AR"/>
        </w:rPr>
        <mc:AlternateContent>
          <mc:Choice Requires="wpg">
            <w:drawing>
              <wp:anchor distT="0" distB="0" distL="114300" distR="114300" simplePos="0" relativeHeight="251692032" behindDoc="0" locked="0" layoutInCell="1" allowOverlap="1" wp14:anchorId="107F5326" wp14:editId="7FA58D67">
                <wp:simplePos x="0" y="0"/>
                <wp:positionH relativeFrom="column">
                  <wp:posOffset>7058026</wp:posOffset>
                </wp:positionH>
                <wp:positionV relativeFrom="paragraph">
                  <wp:posOffset>528955</wp:posOffset>
                </wp:positionV>
                <wp:extent cx="3531235" cy="1171574"/>
                <wp:effectExtent l="57150" t="38100" r="12065" b="10160"/>
                <wp:wrapNone/>
                <wp:docPr id="30" name="Grupo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31235" cy="1171574"/>
                          <a:chOff x="7555905" y="86028"/>
                          <a:chExt cx="3533447" cy="1173779"/>
                        </a:xfrm>
                      </wpg:grpSpPr>
                      <wps:wsp>
                        <wps:cNvPr id="31" name="Cuadro de texto 2"/>
                        <wps:cNvSpPr txBox="1">
                          <a:spLocks noChangeArrowheads="1"/>
                        </wps:cNvSpPr>
                        <wps:spPr bwMode="auto">
                          <a:xfrm>
                            <a:off x="8622856" y="181457"/>
                            <a:ext cx="2466496" cy="1078350"/>
                          </a:xfrm>
                          <a:prstGeom prst="round2DiagRect">
                            <a:avLst/>
                          </a:prstGeom>
                          <a:solidFill>
                            <a:srgbClr val="FFFFFF"/>
                          </a:solidFill>
                          <a:ln w="28575">
                            <a:solidFill>
                              <a:schemeClr val="bg2">
                                <a:lumMod val="5000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931583" w:rsidRDefault="00931583" w:rsidP="00931583">
                              <w:pPr>
                                <w:pStyle w:val="Prrafodelista"/>
                                <w:numPr>
                                  <w:ilvl w:val="0"/>
                                  <w:numId w:val="43"/>
                                </w:numPr>
                              </w:pPr>
                              <w:r w:rsidRPr="00F53BCD">
                                <w:rPr>
                                  <w:rFonts w:ascii="Arial" w:eastAsia="Calibri" w:hAnsi="Arial" w:cs="Arial"/>
                                  <w:noProof/>
                                  <w:sz w:val="20"/>
                                  <w:szCs w:val="20"/>
                                </w:rPr>
                                <w:t>Realizar una captura de pantalla donde se vea la herramienta utilizada para crear el motivo y otra donde se vea la herramienta para aplicar el motivo.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32" name="Conector recto de flecha 32"/>
                        <wps:cNvCnPr>
                          <a:stCxn id="31" idx="2"/>
                        </wps:cNvCnPr>
                        <wps:spPr>
                          <a:xfrm flipH="1" flipV="1">
                            <a:off x="7555905" y="86028"/>
                            <a:ext cx="1066951" cy="634192"/>
                          </a:xfrm>
                          <a:prstGeom prst="straightConnector1">
                            <a:avLst/>
                          </a:prstGeom>
                          <a:ln w="38100">
                            <a:solidFill>
                              <a:schemeClr val="bg2">
                                <a:lumMod val="50000"/>
                              </a:schemeClr>
                            </a:solidFill>
                            <a:tailEnd type="triangle"/>
                          </a:ln>
                          <a:effectLst>
                            <a:outerShdw blurRad="50800" dist="38100" dir="5400000" algn="t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07F5326" id="_x0000_s1047" style="position:absolute;margin-left:555.75pt;margin-top:41.65pt;width:278.05pt;height:92.25pt;z-index:251692032;mso-width-relative:margin;mso-height-relative:margin" coordorigin="75559,860" coordsize="35334,11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">
                <v:shape id="Cuadro de texto 2" o:spid="_x0000_s1048" style="position:absolute;left:86228;top:1814;width:24665;height:10784;visibility:visible;mso-wrap-style:square;v-text-anchor:top" coordsize="2466496,10783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/18QcMA&#10;AADbAAAADwAAAGRycy9kb3ducmV2LnhtbESPQWvCQBSE74L/YXlCb7qxapHUVWJBKN6MoXh8yb4m&#10;abNvQ3Zr0n/vCoLHYWa+YTa7wTTiSp2rLSuYzyIQxIXVNZcKsvNhugbhPLLGxjIp+CcHu+14tMFY&#10;255PdE19KQKEXYwKKu/bWEpXVGTQzWxLHLxv2xn0QXal1B32AW4a+RpFb9JgzWGhwpY+Kip+0z+j&#10;4JB8cd7j6ueSZvthsUzy497lSr1MhuQdhKfBP8OP9qdWsJjD/Uv4AXJ7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/18QcMAAADbAAAADwAAAAAAAAAAAAAAAACYAgAAZHJzL2Rv&#10;d25yZXYueG1sUEsFBgAAAAAEAAQA9QAAAIgDAAAAAA==&#10;" adj="-11796480,,5400" path="m179729,l2466496,r,l2466496,898621v,99262,-80467,179729,-179729,179729l,1078350r,l,179729c,80467,80467,,179729,xe" strokecolor="#0e56c3 [1614]" strokeweight="2.25pt">
                  <v:stroke joinstyle="miter"/>
                  <v:formulas/>
                  <v:path o:connecttype="custom" o:connectlocs="179729,0;2466496,0;2466496,0;2466496,898621;2286767,1078350;0,1078350;0,1078350;0,179729;179729,0" o:connectangles="0,0,0,0,0,0,0,0,0" textboxrect="0,0,2466496,1078350"/>
                  <v:textbox>
                    <w:txbxContent>
                      <w:p w:rsidR="00931583" w:rsidRDefault="00931583" w:rsidP="00931583">
                        <w:pPr>
                          <w:pStyle w:val="Prrafodelista"/>
                          <w:numPr>
                            <w:ilvl w:val="0"/>
                            <w:numId w:val="43"/>
                          </w:numPr>
                        </w:pPr>
                        <w:r w:rsidRPr="00F53BCD">
                          <w:rPr>
                            <w:rFonts w:ascii="Arial" w:eastAsia="Calibri" w:hAnsi="Arial" w:cs="Arial"/>
                            <w:noProof/>
                            <w:sz w:val="20"/>
                            <w:szCs w:val="20"/>
                          </w:rPr>
                          <w:t>Realizar una captura de pantalla donde se vea la herramienta utilizada para crear el motivo y otra donde se vea la herramienta para aplicar el motivo.</w:t>
                        </w:r>
                      </w:p>
                    </w:txbxContent>
                  </v:textbox>
                </v:shape>
                <v:shape id="Conector recto de flecha 32" o:spid="_x0000_s1049" type="#_x0000_t32" style="position:absolute;left:75559;top:860;width:10669;height:6342;flip:x 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823MsMAAADbAAAADwAAAGRycy9kb3ducmV2LnhtbESPQWvCQBSE7wX/w/IEb3WjoTZEVxGL&#10;INJLU/H8yD43wezbkN3G5N+7hUKPw8x8w2x2g21ET52vHStYzBMQxKXTNRsFl+/jawbCB2SNjWNS&#10;MJKH3XbyssFcuwd/UV8EIyKEfY4KqhDaXEpfVmTRz11LHL2b6yyGKDsjdYePCLeNXCbJSlqsOS5U&#10;2NKhovJe/FgFbyaszun5PcuuH6YtPs3o+nRUajYd9msQgYbwH/5rn7SCdAm/X+IPkNsn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/NtzLDAAAA2wAAAA8AAAAAAAAAAAAA&#10;AAAAoQIAAGRycy9kb3ducmV2LnhtbFBLBQYAAAAABAAEAPkAAACRAwAAAAA=&#10;" strokecolor="#0e56c3 [1614]" strokeweight="3pt">
                  <v:stroke endarrow="block" joinstyle="miter"/>
                  <v:shadow on="t" color="black" opacity="26214f" origin=",-.5" offset="0,3pt"/>
                </v:shape>
              </v:group>
            </w:pict>
          </mc:Fallback>
        </mc:AlternateContent>
      </w:r>
      <w:r>
        <w:rPr>
          <w:noProof/>
          <w:lang w:val="es-AR" w:eastAsia="es-AR"/>
        </w:rPr>
        <mc:AlternateContent>
          <mc:Choice Requires="wpg">
            <w:drawing>
              <wp:anchor distT="0" distB="0" distL="114300" distR="114300" simplePos="0" relativeHeight="251689984" behindDoc="0" locked="0" layoutInCell="1" allowOverlap="1" wp14:anchorId="505E9E85" wp14:editId="58F42444">
                <wp:simplePos x="0" y="0"/>
                <wp:positionH relativeFrom="margin">
                  <wp:align>left</wp:align>
                </wp:positionH>
                <wp:positionV relativeFrom="paragraph">
                  <wp:posOffset>824865</wp:posOffset>
                </wp:positionV>
                <wp:extent cx="2857500" cy="809625"/>
                <wp:effectExtent l="19050" t="19050" r="38100" b="28575"/>
                <wp:wrapNone/>
                <wp:docPr id="10" name="Grupo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57500" cy="809625"/>
                          <a:chOff x="0" y="0"/>
                          <a:chExt cx="2857810" cy="809976"/>
                        </a:xfrm>
                      </wpg:grpSpPr>
                      <wps:wsp>
                        <wps:cNvPr id="11" name="Cuadro de texto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2026285" cy="809976"/>
                          </a:xfrm>
                          <a:prstGeom prst="round2DiagRect">
                            <a:avLst/>
                          </a:prstGeom>
                          <a:solidFill>
                            <a:srgbClr val="FFFFFF"/>
                          </a:solidFill>
                          <a:ln w="28575">
                            <a:solidFill>
                              <a:schemeClr val="bg2">
                                <a:lumMod val="5000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494B2D" w:rsidRDefault="00494B2D" w:rsidP="00494B2D">
                              <w:pPr>
                                <w:pStyle w:val="Prrafodelista"/>
                                <w:numPr>
                                  <w:ilvl w:val="0"/>
                                  <w:numId w:val="43"/>
                                </w:numPr>
                              </w:pPr>
                              <w:r w:rsidRPr="00780390">
                                <w:rPr>
                                  <w:b/>
                                </w:rPr>
                                <w:t>Filtro</w:t>
                              </w:r>
                              <w:r>
                                <w:t>:</w:t>
                              </w:r>
                            </w:p>
                            <w:p w:rsidR="00494B2D" w:rsidRDefault="00494B2D" w:rsidP="00494B2D">
                              <w:pPr>
                                <w:pStyle w:val="Prrafodelista"/>
                                <w:numPr>
                                  <w:ilvl w:val="1"/>
                                  <w:numId w:val="43"/>
                                </w:numPr>
                                <w:ind w:left="567"/>
                              </w:pPr>
                              <w:proofErr w:type="spellStart"/>
                              <w:r>
                                <w:t>Pixelizar</w:t>
                              </w:r>
                              <w:proofErr w:type="spellEnd"/>
                              <w:r>
                                <w:t xml:space="preserve"> / Puntillista</w:t>
                              </w:r>
                            </w:p>
                            <w:p w:rsidR="00494B2D" w:rsidRDefault="00494B2D" w:rsidP="00494B2D">
                              <w:pPr>
                                <w:pStyle w:val="Prrafodelista"/>
                                <w:numPr>
                                  <w:ilvl w:val="2"/>
                                  <w:numId w:val="43"/>
                                </w:numPr>
                                <w:ind w:left="851"/>
                              </w:pPr>
                              <w:r>
                                <w:t>Tamaño de celda: 4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2" name="Conector recto de flecha 12"/>
                        <wps:cNvCnPr/>
                        <wps:spPr>
                          <a:xfrm>
                            <a:off x="2019301" y="228600"/>
                            <a:ext cx="838509" cy="104919"/>
                          </a:xfrm>
                          <a:prstGeom prst="straightConnector1">
                            <a:avLst/>
                          </a:prstGeom>
                          <a:ln w="38100">
                            <a:solidFill>
                              <a:schemeClr val="bg2">
                                <a:lumMod val="50000"/>
                              </a:schemeClr>
                            </a:solidFill>
                            <a:tailEnd type="triangle"/>
                          </a:ln>
                          <a:effectLst>
                            <a:outerShdw blurRad="50800" dist="38100" dir="5400000" algn="t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05E9E85" id="_x0000_s1050" style="position:absolute;margin-left:0;margin-top:64.95pt;width:225pt;height:63.75pt;z-index:251689984;mso-position-horizontal:left;mso-position-horizontal-relative:margin;mso-width-relative:margin;mso-height-relative:margin" coordsize="28578,809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">
                <v:shape id="Cuadro de texto 2" o:spid="_x0000_s1051" style="position:absolute;width:20262;height:8099;visibility:visible;mso-wrap-style:square;v-text-anchor:top" coordsize="2026285,80997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Vkekb8A&#10;AADbAAAADwAAAGRycy9kb3ducmV2LnhtbERPzYrCMBC+L/gOYQRva6oH2a1GEUEQ9qB1fYChmTbF&#10;ZlKS2Hbf3gjC3ubj+53NbrSt6MmHxrGCxTwDQVw63XCt4PZ7/PwCESKyxtYxKfijALvt5GODuXYD&#10;F9RfYy1SCIccFZgYu1zKUBqyGOauI05c5bzFmKCvpfY4pHDbymWWraTFhlODwY4Ohsr79WEVsCn0&#10;+bv19yVWp2o1/NS3or8oNZuO+zWISGP8F7/dJ53mL+D1SzpAbp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9WR6RvwAAANsAAAAPAAAAAAAAAAAAAAAAAJgCAABkcnMvZG93bnJl&#10;di54bWxQSwUGAAAAAAQABAD1AAAAhAMAAAAA&#10;" adj="-11796480,,5400" path="m134999,l2026285,r,l2026285,674977v,74558,-60441,134999,-134999,134999l,809976r,l,134999c,60441,60441,,134999,xe" strokecolor="#0e56c3 [1614]" strokeweight="2.25pt">
                  <v:stroke joinstyle="miter"/>
                  <v:formulas/>
                  <v:path o:connecttype="custom" o:connectlocs="134999,0;2026285,0;2026285,0;2026285,674977;1891286,809976;0,809976;0,809976;0,134999;134999,0" o:connectangles="0,0,0,0,0,0,0,0,0" textboxrect="0,0,2026285,809976"/>
                  <v:textbox>
                    <w:txbxContent>
                      <w:p w:rsidR="00494B2D" w:rsidRDefault="00494B2D" w:rsidP="00494B2D">
                        <w:pPr>
                          <w:pStyle w:val="Prrafodelista"/>
                          <w:numPr>
                            <w:ilvl w:val="0"/>
                            <w:numId w:val="43"/>
                          </w:numPr>
                        </w:pPr>
                        <w:r w:rsidRPr="00780390">
                          <w:rPr>
                            <w:b/>
                          </w:rPr>
                          <w:t>Filtro</w:t>
                        </w:r>
                        <w:r>
                          <w:t>:</w:t>
                        </w:r>
                      </w:p>
                      <w:p w:rsidR="00494B2D" w:rsidRDefault="00494B2D" w:rsidP="00494B2D">
                        <w:pPr>
                          <w:pStyle w:val="Prrafodelista"/>
                          <w:numPr>
                            <w:ilvl w:val="1"/>
                            <w:numId w:val="43"/>
                          </w:numPr>
                          <w:ind w:left="567"/>
                        </w:pPr>
                        <w:proofErr w:type="spellStart"/>
                        <w:r>
                          <w:t>Pixelizar</w:t>
                        </w:r>
                        <w:proofErr w:type="spellEnd"/>
                        <w:r>
                          <w:t xml:space="preserve"> / Puntillista</w:t>
                        </w:r>
                      </w:p>
                      <w:p w:rsidR="00494B2D" w:rsidRDefault="00494B2D" w:rsidP="00494B2D">
                        <w:pPr>
                          <w:pStyle w:val="Prrafodelista"/>
                          <w:numPr>
                            <w:ilvl w:val="2"/>
                            <w:numId w:val="43"/>
                          </w:numPr>
                          <w:ind w:left="851"/>
                        </w:pPr>
                        <w:r>
                          <w:t>Tamaño de celda: 4</w:t>
                        </w:r>
                      </w:p>
                    </w:txbxContent>
                  </v:textbox>
                </v:shape>
                <v:shape id="Conector recto de flecha 12" o:spid="_x0000_s1052" type="#_x0000_t32" style="position:absolute;left:20193;top:2286;width:8385;height:1049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Fh1i70AAADbAAAADwAAAGRycy9kb3ducmV2LnhtbERPvQrCMBDeBd8hnOCmqSIi1SiiKDo4&#10;VB06Hs3ZFptLaaLWtzeC4HYf3+8tVq2pxJMaV1pWMBpGIIgzq0vOFVwvu8EMhPPIGivLpOBNDlbL&#10;bmeBsbYvTuh59rkIIexiVFB4X8dSuqwgg25oa+LA3Wxj0AfY5FI3+ArhppLjKJpKgyWHhgJr2hSU&#10;3c8PoyCRTCNM1sd3vT/J1J7SbTmbKNXvtes5CE+t/4t/7oMO88fw/SUcIJcfAA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MRYdYu9AAAA2wAAAA8AAAAAAAAAAAAAAAAAoQIA&#10;AGRycy9kb3ducmV2LnhtbFBLBQYAAAAABAAEAPkAAACLAwAAAAA=&#10;" strokecolor="#0e56c3 [1614]" strokeweight="3pt">
                  <v:stroke endarrow="block" joinstyle="miter"/>
                  <v:shadow on="t" color="black" opacity="26214f" origin=",-.5" offset="0,3pt"/>
                </v:shape>
                <w10:wrap anchorx="margin"/>
              </v:group>
            </w:pict>
          </mc:Fallback>
        </mc:AlternateContent>
      </w:r>
      <w:r w:rsidR="00BC0812">
        <w:rPr>
          <w:rFonts w:ascii="Arial" w:hAnsi="Arial" w:cs="Arial"/>
          <w:lang w:val="es-AR"/>
        </w:rPr>
        <w:br w:type="page"/>
      </w:r>
    </w:p>
    <w:p w:rsidR="00AE379C" w:rsidRPr="0099057B" w:rsidRDefault="00AE379C" w:rsidP="00AE379C">
      <w:pPr>
        <w:pStyle w:val="Ttulo1"/>
        <w:rPr>
          <w:rFonts w:ascii="Arial" w:hAnsi="Arial" w:cs="Arial"/>
          <w:noProof/>
          <w:lang w:val="es-AR"/>
        </w:rPr>
      </w:pPr>
      <w:r w:rsidRPr="0099057B">
        <w:rPr>
          <w:rFonts w:ascii="Arial" w:hAnsi="Arial" w:cs="Arial"/>
          <w:noProof/>
          <w:lang w:val="es-AR"/>
        </w:rPr>
        <w:lastRenderedPageBreak/>
        <w:t xml:space="preserve">Etapa </w:t>
      </w:r>
      <w:r w:rsidR="002D6802">
        <w:rPr>
          <w:rFonts w:ascii="Arial" w:hAnsi="Arial" w:cs="Arial"/>
          <w:noProof/>
          <w:lang w:val="es-AR"/>
        </w:rPr>
        <w:t>2</w:t>
      </w:r>
      <w:r w:rsidRPr="0099057B">
        <w:rPr>
          <w:rFonts w:ascii="Arial" w:hAnsi="Arial" w:cs="Arial"/>
          <w:noProof/>
          <w:lang w:val="es-AR"/>
        </w:rPr>
        <w:t xml:space="preserve"> – Edición de imágenes </w:t>
      </w:r>
      <w:r w:rsidR="002D6802">
        <w:rPr>
          <w:rFonts w:ascii="Arial" w:hAnsi="Arial" w:cs="Arial"/>
          <w:noProof/>
          <w:lang w:val="es-AR"/>
        </w:rPr>
        <w:t>y trazados</w:t>
      </w:r>
    </w:p>
    <w:p w:rsidR="00AE379C" w:rsidRDefault="00AE379C" w:rsidP="00AE379C">
      <w:pPr>
        <w:rPr>
          <w:rFonts w:ascii="Arial" w:hAnsi="Arial" w:cs="Arial"/>
          <w:sz w:val="20"/>
          <w:szCs w:val="20"/>
          <w:lang w:val="es-AR"/>
        </w:rPr>
      </w:pPr>
      <w:r>
        <w:rPr>
          <w:rFonts w:ascii="Arial" w:hAnsi="Arial" w:cs="Arial"/>
          <w:sz w:val="20"/>
          <w:szCs w:val="20"/>
          <w:lang w:val="es-AR"/>
        </w:rPr>
        <w:t>R</w:t>
      </w:r>
      <w:r w:rsidRPr="0099057B">
        <w:rPr>
          <w:rFonts w:ascii="Arial" w:hAnsi="Arial" w:cs="Arial"/>
          <w:sz w:val="20"/>
          <w:szCs w:val="20"/>
          <w:lang w:val="es-AR"/>
        </w:rPr>
        <w:t xml:space="preserve">ealizar las acciones y utilizar los comandos apropiados para lograr la imagen de fondo. </w:t>
      </w:r>
      <w:r w:rsidRPr="009B71E5">
        <w:rPr>
          <w:rFonts w:ascii="Arial" w:hAnsi="Arial" w:cs="Arial"/>
          <w:sz w:val="20"/>
          <w:szCs w:val="20"/>
          <w:u w:val="single"/>
          <w:lang w:val="es-AR"/>
        </w:rPr>
        <w:t>Observar el orden correcto de las capas</w:t>
      </w:r>
      <w:r w:rsidRPr="0099057B">
        <w:rPr>
          <w:rFonts w:ascii="Arial" w:hAnsi="Arial" w:cs="Arial"/>
          <w:sz w:val="20"/>
          <w:szCs w:val="20"/>
          <w:lang w:val="es-AR"/>
        </w:rPr>
        <w:t xml:space="preserve"> en la captura del panel de capas.  Todas las imágenes necesarias para realizar esta etapa las encontrarás en la carpeta </w:t>
      </w:r>
      <w:r w:rsidRPr="009B71E5">
        <w:rPr>
          <w:rFonts w:ascii="Arial" w:hAnsi="Arial" w:cs="Arial"/>
          <w:b/>
          <w:bCs/>
          <w:sz w:val="20"/>
          <w:szCs w:val="20"/>
          <w:lang w:val="es-AR"/>
        </w:rPr>
        <w:t>Archivos</w:t>
      </w:r>
      <w:r w:rsidRPr="0099057B">
        <w:rPr>
          <w:rFonts w:ascii="Arial" w:hAnsi="Arial" w:cs="Arial"/>
          <w:sz w:val="20"/>
          <w:szCs w:val="20"/>
          <w:lang w:val="es-AR"/>
        </w:rPr>
        <w:t xml:space="preserve"> dentro de la carpeta de examen.</w:t>
      </w:r>
    </w:p>
    <w:tbl>
      <w:tblPr>
        <w:tblStyle w:val="Tablaconcuadrcula"/>
        <w:tblW w:w="17289" w:type="dxa"/>
        <w:tblLayout w:type="fixed"/>
        <w:tblLook w:val="04A0" w:firstRow="1" w:lastRow="0" w:firstColumn="1" w:lastColumn="0" w:noHBand="0" w:noVBand="1"/>
      </w:tblPr>
      <w:tblGrid>
        <w:gridCol w:w="567"/>
        <w:gridCol w:w="7366"/>
        <w:gridCol w:w="567"/>
        <w:gridCol w:w="2929"/>
        <w:gridCol w:w="1040"/>
        <w:gridCol w:w="1890"/>
        <w:gridCol w:w="662"/>
        <w:gridCol w:w="2268"/>
      </w:tblGrid>
      <w:tr w:rsidR="00AE379C" w:rsidRPr="00192B8B" w:rsidTr="00E81CB9">
        <w:trPr>
          <w:trHeight w:hRule="exact" w:val="1022"/>
        </w:trPr>
        <w:tc>
          <w:tcPr>
            <w:tcW w:w="567" w:type="dxa"/>
            <w:tcBorders>
              <w:top w:val="single" w:sz="4" w:space="0" w:color="143F6A"/>
              <w:left w:val="single" w:sz="4" w:space="0" w:color="143F6A"/>
              <w:bottom w:val="single" w:sz="4" w:space="0" w:color="143F6A"/>
              <w:right w:val="single" w:sz="4" w:space="0" w:color="143F6A"/>
            </w:tcBorders>
            <w:shd w:val="clear" w:color="auto" w:fill="ACCBF9"/>
            <w:vAlign w:val="center"/>
          </w:tcPr>
          <w:p w:rsidR="00AE379C" w:rsidRPr="00192B8B" w:rsidRDefault="00AE379C" w:rsidP="009C0790">
            <w:pPr>
              <w:spacing w:line="276" w:lineRule="auto"/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 w:rsidRPr="00192B8B">
              <w:rPr>
                <w:rFonts w:ascii="Arial" w:eastAsia="Calibri" w:hAnsi="Arial" w:cs="Arial"/>
                <w:noProof/>
                <w:sz w:val="20"/>
                <w:szCs w:val="20"/>
              </w:rPr>
              <w:t>1</w:t>
            </w:r>
          </w:p>
        </w:tc>
        <w:tc>
          <w:tcPr>
            <w:tcW w:w="7366" w:type="dxa"/>
            <w:tcBorders>
              <w:top w:val="single" w:sz="4" w:space="0" w:color="143F6A"/>
              <w:left w:val="single" w:sz="4" w:space="0" w:color="143F6A"/>
              <w:bottom w:val="single" w:sz="4" w:space="0" w:color="143F6A"/>
              <w:right w:val="single" w:sz="4" w:space="0" w:color="143F6A"/>
            </w:tcBorders>
            <w:shd w:val="clear" w:color="auto" w:fill="ACCBF9"/>
            <w:vAlign w:val="center"/>
          </w:tcPr>
          <w:p w:rsidR="00AE379C" w:rsidRPr="00192B8B" w:rsidRDefault="00AE379C" w:rsidP="009C0790">
            <w:pPr>
              <w:spacing w:line="276" w:lineRule="auto"/>
              <w:rPr>
                <w:rFonts w:ascii="Arial" w:eastAsia="Calibri" w:hAnsi="Arial" w:cs="Arial"/>
                <w:b/>
                <w:bCs/>
                <w:noProof/>
                <w:sz w:val="20"/>
                <w:szCs w:val="20"/>
              </w:rPr>
            </w:pPr>
            <w:r w:rsidRPr="002D3C54">
              <w:rPr>
                <w:rFonts w:ascii="Arial" w:eastAsia="Calibri" w:hAnsi="Arial" w:cs="Arial"/>
                <w:bCs/>
                <w:noProof/>
                <w:sz w:val="20"/>
                <w:szCs w:val="20"/>
              </w:rPr>
              <w:t xml:space="preserve">Crear </w:t>
            </w:r>
            <w:r>
              <w:rPr>
                <w:rFonts w:ascii="Arial" w:eastAsia="Calibri" w:hAnsi="Arial" w:cs="Arial"/>
                <w:bCs/>
                <w:noProof/>
                <w:sz w:val="20"/>
                <w:szCs w:val="20"/>
              </w:rPr>
              <w:t>dos</w:t>
            </w:r>
            <w:r w:rsidRPr="002D3C54">
              <w:rPr>
                <w:rFonts w:ascii="Arial" w:eastAsia="Calibri" w:hAnsi="Arial" w:cs="Arial"/>
                <w:bCs/>
                <w:noProof/>
                <w:sz w:val="20"/>
                <w:szCs w:val="20"/>
              </w:rPr>
              <w:t xml:space="preserve"> trazado</w:t>
            </w:r>
            <w:r>
              <w:rPr>
                <w:rFonts w:ascii="Arial" w:eastAsia="Calibri" w:hAnsi="Arial" w:cs="Arial"/>
                <w:bCs/>
                <w:noProof/>
                <w:sz w:val="20"/>
                <w:szCs w:val="20"/>
              </w:rPr>
              <w:t xml:space="preserve">s </w:t>
            </w:r>
            <w:r w:rsidRPr="002D3C54">
              <w:rPr>
                <w:rFonts w:ascii="Arial" w:eastAsia="Calibri" w:hAnsi="Arial" w:cs="Arial"/>
                <w:bCs/>
                <w:noProof/>
                <w:sz w:val="20"/>
                <w:szCs w:val="20"/>
              </w:rPr>
              <w:t>con la</w:t>
            </w:r>
            <w:r>
              <w:rPr>
                <w:rFonts w:ascii="Arial" w:eastAsia="Calibri" w:hAnsi="Arial" w:cs="Arial"/>
                <w:bCs/>
                <w:noProof/>
                <w:sz w:val="20"/>
                <w:szCs w:val="20"/>
              </w:rPr>
              <w:t>s</w:t>
            </w:r>
            <w:r w:rsidRPr="002D3C54">
              <w:rPr>
                <w:rFonts w:ascii="Arial" w:eastAsia="Calibri" w:hAnsi="Arial" w:cs="Arial"/>
                <w:bCs/>
                <w:noProof/>
                <w:sz w:val="20"/>
                <w:szCs w:val="20"/>
              </w:rPr>
              <w:t xml:space="preserve"> forma</w:t>
            </w:r>
            <w:r>
              <w:rPr>
                <w:rFonts w:ascii="Arial" w:eastAsia="Calibri" w:hAnsi="Arial" w:cs="Arial"/>
                <w:bCs/>
                <w:noProof/>
                <w:sz w:val="20"/>
                <w:szCs w:val="20"/>
              </w:rPr>
              <w:t>s</w:t>
            </w:r>
            <w:r w:rsidRPr="002D3C54">
              <w:rPr>
                <w:rFonts w:ascii="Arial" w:eastAsia="Calibri" w:hAnsi="Arial" w:cs="Arial"/>
                <w:bCs/>
                <w:noProof/>
                <w:sz w:val="20"/>
                <w:szCs w:val="20"/>
              </w:rPr>
              <w:t xml:space="preserve"> del </w:t>
            </w:r>
            <w:r>
              <w:rPr>
                <w:rFonts w:ascii="Arial" w:eastAsia="Calibri" w:hAnsi="Arial" w:cs="Arial"/>
                <w:bCs/>
                <w:noProof/>
                <w:sz w:val="20"/>
                <w:szCs w:val="20"/>
              </w:rPr>
              <w:t xml:space="preserve">tenedor y la cuchara </w:t>
            </w:r>
            <w:r w:rsidRPr="002D3C54">
              <w:rPr>
                <w:rFonts w:ascii="Arial" w:eastAsia="Calibri" w:hAnsi="Arial" w:cs="Arial"/>
                <w:bCs/>
                <w:noProof/>
                <w:sz w:val="20"/>
                <w:szCs w:val="20"/>
              </w:rPr>
              <w:t xml:space="preserve">(podes utilizar la imagen </w:t>
            </w:r>
            <w:r>
              <w:rPr>
                <w:rFonts w:ascii="Arial" w:eastAsia="Calibri" w:hAnsi="Arial" w:cs="Arial"/>
                <w:bCs/>
                <w:noProof/>
                <w:sz w:val="20"/>
                <w:szCs w:val="20"/>
              </w:rPr>
              <w:t>cuebiertos</w:t>
            </w:r>
            <w:r w:rsidRPr="002D3C54">
              <w:rPr>
                <w:rFonts w:ascii="Arial" w:eastAsia="Calibri" w:hAnsi="Arial" w:cs="Arial"/>
                <w:bCs/>
                <w:noProof/>
                <w:sz w:val="20"/>
                <w:szCs w:val="20"/>
              </w:rPr>
              <w:t>.jpg como referencia)</w:t>
            </w:r>
            <w:r>
              <w:rPr>
                <w:rFonts w:ascii="Arial" w:eastAsia="Calibri" w:hAnsi="Arial" w:cs="Arial"/>
                <w:bCs/>
                <w:noProof/>
                <w:sz w:val="20"/>
                <w:szCs w:val="20"/>
              </w:rPr>
              <w:t>.</w:t>
            </w:r>
            <w:r w:rsidR="00E81CB9">
              <w:rPr>
                <w:rFonts w:ascii="Arial" w:eastAsia="Calibri" w:hAnsi="Arial" w:cs="Arial"/>
                <w:bCs/>
                <w:noProof/>
                <w:sz w:val="20"/>
                <w:szCs w:val="20"/>
              </w:rPr>
              <w:t xml:space="preserve"> Guardar cada trazado como </w:t>
            </w:r>
            <w:r w:rsidR="00E81CB9" w:rsidRPr="00AE379C">
              <w:rPr>
                <w:rFonts w:ascii="Arial" w:eastAsia="Calibri" w:hAnsi="Arial" w:cs="Arial"/>
                <w:b/>
                <w:bCs/>
                <w:noProof/>
                <w:sz w:val="20"/>
                <w:szCs w:val="20"/>
              </w:rPr>
              <w:t>tenedor_apellido</w:t>
            </w:r>
            <w:r w:rsidR="00E81CB9">
              <w:rPr>
                <w:rFonts w:ascii="Arial" w:eastAsia="Calibri" w:hAnsi="Arial" w:cs="Arial"/>
                <w:bCs/>
                <w:noProof/>
                <w:sz w:val="20"/>
                <w:szCs w:val="20"/>
              </w:rPr>
              <w:t xml:space="preserve"> y </w:t>
            </w:r>
            <w:r w:rsidR="00E81CB9" w:rsidRPr="00AE379C">
              <w:rPr>
                <w:rFonts w:ascii="Arial" w:eastAsia="Calibri" w:hAnsi="Arial" w:cs="Arial"/>
                <w:b/>
                <w:bCs/>
                <w:noProof/>
                <w:sz w:val="20"/>
                <w:szCs w:val="20"/>
              </w:rPr>
              <w:t>cuchara_apellido</w:t>
            </w:r>
          </w:p>
        </w:tc>
        <w:tc>
          <w:tcPr>
            <w:tcW w:w="567" w:type="dxa"/>
            <w:tcBorders>
              <w:top w:val="nil"/>
              <w:left w:val="single" w:sz="4" w:space="0" w:color="143F6A"/>
              <w:bottom w:val="nil"/>
              <w:right w:val="double" w:sz="12" w:space="0" w:color="374C80" w:themeColor="accent1" w:themeShade="BF"/>
            </w:tcBorders>
            <w:vAlign w:val="center"/>
          </w:tcPr>
          <w:p w:rsidR="00AE379C" w:rsidRPr="00192B8B" w:rsidRDefault="00AE379C" w:rsidP="009C0790">
            <w:pPr>
              <w:spacing w:line="276" w:lineRule="auto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  <w:tc>
          <w:tcPr>
            <w:tcW w:w="8789" w:type="dxa"/>
            <w:gridSpan w:val="5"/>
            <w:tcBorders>
              <w:top w:val="double" w:sz="12" w:space="0" w:color="374C80" w:themeColor="accent1" w:themeShade="BF"/>
              <w:left w:val="double" w:sz="12" w:space="0" w:color="374C80" w:themeColor="accent1" w:themeShade="BF"/>
              <w:bottom w:val="nil"/>
              <w:right w:val="double" w:sz="12" w:space="0" w:color="374C80" w:themeColor="accent1" w:themeShade="BF"/>
            </w:tcBorders>
            <w:vAlign w:val="center"/>
          </w:tcPr>
          <w:p w:rsidR="00AE379C" w:rsidRPr="00192B8B" w:rsidRDefault="00AE379C" w:rsidP="009C0790">
            <w:pPr>
              <w:spacing w:line="276" w:lineRule="auto"/>
              <w:jc w:val="center"/>
              <w:rPr>
                <w:rFonts w:ascii="Arial" w:eastAsia="Calibri" w:hAnsi="Arial" w:cs="Arial"/>
                <w:b/>
                <w:bCs/>
                <w:noProof/>
                <w:sz w:val="20"/>
                <w:szCs w:val="20"/>
                <w:u w:val="single"/>
              </w:rPr>
            </w:pPr>
            <w:r w:rsidRPr="00192B8B">
              <w:rPr>
                <w:rFonts w:ascii="Arial" w:eastAsia="Calibri" w:hAnsi="Arial" w:cs="Arial"/>
                <w:b/>
                <w:bCs/>
                <w:noProof/>
                <w:sz w:val="20"/>
                <w:szCs w:val="20"/>
                <w:u w:val="single"/>
              </w:rPr>
              <w:t>CONTENIDOS A APLICAR:</w:t>
            </w:r>
          </w:p>
        </w:tc>
      </w:tr>
      <w:tr w:rsidR="00AE379C" w:rsidRPr="00192B8B" w:rsidTr="009C0790">
        <w:trPr>
          <w:trHeight w:hRule="exact" w:val="340"/>
        </w:trPr>
        <w:tc>
          <w:tcPr>
            <w:tcW w:w="567" w:type="dxa"/>
            <w:tcBorders>
              <w:top w:val="single" w:sz="4" w:space="0" w:color="143F6A"/>
              <w:left w:val="single" w:sz="4" w:space="0" w:color="143F6A"/>
              <w:bottom w:val="single" w:sz="4" w:space="0" w:color="143F6A"/>
              <w:right w:val="single" w:sz="4" w:space="0" w:color="143F6A"/>
            </w:tcBorders>
            <w:shd w:val="clear" w:color="auto" w:fill="auto"/>
            <w:vAlign w:val="center"/>
          </w:tcPr>
          <w:p w:rsidR="00AE379C" w:rsidRPr="00192B8B" w:rsidRDefault="00AE379C" w:rsidP="009C0790">
            <w:pPr>
              <w:spacing w:line="276" w:lineRule="auto"/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 w:rsidRPr="00192B8B">
              <w:rPr>
                <w:rFonts w:ascii="Arial" w:eastAsia="Calibri" w:hAnsi="Arial" w:cs="Arial"/>
                <w:noProof/>
                <w:sz w:val="20"/>
                <w:szCs w:val="20"/>
              </w:rPr>
              <w:t>2</w:t>
            </w:r>
          </w:p>
        </w:tc>
        <w:tc>
          <w:tcPr>
            <w:tcW w:w="7366" w:type="dxa"/>
            <w:tcBorders>
              <w:top w:val="single" w:sz="4" w:space="0" w:color="143F6A"/>
              <w:left w:val="single" w:sz="4" w:space="0" w:color="143F6A"/>
              <w:bottom w:val="single" w:sz="4" w:space="0" w:color="143F6A"/>
              <w:right w:val="single" w:sz="4" w:space="0" w:color="143F6A"/>
            </w:tcBorders>
            <w:shd w:val="clear" w:color="auto" w:fill="auto"/>
            <w:vAlign w:val="center"/>
          </w:tcPr>
          <w:p w:rsidR="00AE379C" w:rsidRPr="00192B8B" w:rsidRDefault="00E81CB9" w:rsidP="009C0790">
            <w:pPr>
              <w:spacing w:line="276" w:lineRule="auto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t>Abrir la imagen pattern_comida.jpg</w:t>
            </w:r>
          </w:p>
        </w:tc>
        <w:tc>
          <w:tcPr>
            <w:tcW w:w="567" w:type="dxa"/>
            <w:tcBorders>
              <w:top w:val="nil"/>
              <w:left w:val="single" w:sz="4" w:space="0" w:color="143F6A"/>
              <w:bottom w:val="nil"/>
              <w:right w:val="double" w:sz="12" w:space="0" w:color="374C80" w:themeColor="accent1" w:themeShade="BF"/>
            </w:tcBorders>
            <w:vAlign w:val="center"/>
          </w:tcPr>
          <w:p w:rsidR="00AE379C" w:rsidRPr="00192B8B" w:rsidRDefault="00AE379C" w:rsidP="009C0790">
            <w:pPr>
              <w:spacing w:line="276" w:lineRule="auto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  <w:tc>
          <w:tcPr>
            <w:tcW w:w="2929" w:type="dxa"/>
            <w:tcBorders>
              <w:top w:val="nil"/>
              <w:left w:val="double" w:sz="12" w:space="0" w:color="374C80" w:themeColor="accent1" w:themeShade="BF"/>
              <w:bottom w:val="nil"/>
              <w:right w:val="nil"/>
            </w:tcBorders>
            <w:vAlign w:val="center"/>
          </w:tcPr>
          <w:p w:rsidR="00AE379C" w:rsidRPr="00192B8B" w:rsidRDefault="00E81CB9" w:rsidP="009C0790">
            <w:pPr>
              <w:numPr>
                <w:ilvl w:val="0"/>
                <w:numId w:val="42"/>
              </w:numPr>
              <w:spacing w:line="276" w:lineRule="auto"/>
              <w:ind w:left="164" w:right="-389" w:hanging="142"/>
              <w:contextualSpacing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t>Selección de objetos</w:t>
            </w:r>
          </w:p>
        </w:tc>
        <w:tc>
          <w:tcPr>
            <w:tcW w:w="293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E379C" w:rsidRPr="00192B8B" w:rsidRDefault="00E81CB9" w:rsidP="009C0790">
            <w:pPr>
              <w:numPr>
                <w:ilvl w:val="0"/>
                <w:numId w:val="42"/>
              </w:numPr>
              <w:spacing w:line="276" w:lineRule="auto"/>
              <w:ind w:left="164" w:right="-389" w:hanging="142"/>
              <w:contextualSpacing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t>Capa de ajuste</w:t>
            </w:r>
          </w:p>
        </w:tc>
        <w:tc>
          <w:tcPr>
            <w:tcW w:w="2930" w:type="dxa"/>
            <w:gridSpan w:val="2"/>
            <w:tcBorders>
              <w:top w:val="nil"/>
              <w:left w:val="nil"/>
              <w:bottom w:val="nil"/>
              <w:right w:val="double" w:sz="12" w:space="0" w:color="374C80" w:themeColor="accent1" w:themeShade="BF"/>
            </w:tcBorders>
          </w:tcPr>
          <w:p w:rsidR="00AE379C" w:rsidRPr="00192B8B" w:rsidRDefault="00E81CB9" w:rsidP="009C0790">
            <w:pPr>
              <w:numPr>
                <w:ilvl w:val="0"/>
                <w:numId w:val="42"/>
              </w:numPr>
              <w:spacing w:line="276" w:lineRule="auto"/>
              <w:ind w:left="164" w:right="-389" w:hanging="142"/>
              <w:contextualSpacing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t>Tono / Saturación</w:t>
            </w:r>
          </w:p>
        </w:tc>
      </w:tr>
      <w:tr w:rsidR="00AE379C" w:rsidRPr="00192B8B" w:rsidTr="00E81CB9">
        <w:trPr>
          <w:trHeight w:hRule="exact" w:val="436"/>
        </w:trPr>
        <w:tc>
          <w:tcPr>
            <w:tcW w:w="567" w:type="dxa"/>
            <w:tcBorders>
              <w:top w:val="single" w:sz="4" w:space="0" w:color="143F6A"/>
              <w:left w:val="single" w:sz="4" w:space="0" w:color="143F6A"/>
              <w:bottom w:val="single" w:sz="4" w:space="0" w:color="143F6A"/>
              <w:right w:val="single" w:sz="4" w:space="0" w:color="143F6A"/>
            </w:tcBorders>
            <w:shd w:val="clear" w:color="auto" w:fill="ACCBF9"/>
            <w:vAlign w:val="center"/>
          </w:tcPr>
          <w:p w:rsidR="00AE379C" w:rsidRPr="00192B8B" w:rsidRDefault="00AE379C" w:rsidP="009C0790">
            <w:pPr>
              <w:spacing w:line="276" w:lineRule="auto"/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 w:rsidRPr="00192B8B">
              <w:rPr>
                <w:rFonts w:ascii="Arial" w:eastAsia="Calibri" w:hAnsi="Arial" w:cs="Arial"/>
                <w:noProof/>
                <w:sz w:val="20"/>
                <w:szCs w:val="20"/>
              </w:rPr>
              <w:t>3</w:t>
            </w:r>
          </w:p>
        </w:tc>
        <w:tc>
          <w:tcPr>
            <w:tcW w:w="7366" w:type="dxa"/>
            <w:tcBorders>
              <w:top w:val="single" w:sz="4" w:space="0" w:color="143F6A"/>
              <w:left w:val="single" w:sz="4" w:space="0" w:color="143F6A"/>
              <w:bottom w:val="single" w:sz="4" w:space="0" w:color="143F6A"/>
              <w:right w:val="single" w:sz="4" w:space="0" w:color="143F6A"/>
            </w:tcBorders>
            <w:shd w:val="clear" w:color="auto" w:fill="ACCBF9"/>
            <w:vAlign w:val="center"/>
          </w:tcPr>
          <w:p w:rsidR="00AE379C" w:rsidRPr="00192B8B" w:rsidRDefault="00E81CB9" w:rsidP="00E81CB9">
            <w:pPr>
              <w:spacing w:line="276" w:lineRule="auto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t xml:space="preserve">Crear una selección de 15cm x 8cm. Copiar y llevar al archivo de trabajo. </w:t>
            </w:r>
          </w:p>
        </w:tc>
        <w:tc>
          <w:tcPr>
            <w:tcW w:w="567" w:type="dxa"/>
            <w:tcBorders>
              <w:top w:val="nil"/>
              <w:left w:val="single" w:sz="4" w:space="0" w:color="143F6A"/>
              <w:bottom w:val="nil"/>
              <w:right w:val="double" w:sz="12" w:space="0" w:color="374C80" w:themeColor="accent1" w:themeShade="BF"/>
            </w:tcBorders>
            <w:vAlign w:val="center"/>
          </w:tcPr>
          <w:p w:rsidR="00AE379C" w:rsidRPr="00192B8B" w:rsidRDefault="00AE379C" w:rsidP="009C0790">
            <w:pPr>
              <w:spacing w:line="276" w:lineRule="auto"/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  <w:tc>
          <w:tcPr>
            <w:tcW w:w="2929" w:type="dxa"/>
            <w:tcBorders>
              <w:top w:val="nil"/>
              <w:left w:val="double" w:sz="12" w:space="0" w:color="374C80" w:themeColor="accent1" w:themeShade="BF"/>
              <w:bottom w:val="double" w:sz="12" w:space="0" w:color="374C80" w:themeColor="accent1" w:themeShade="BF"/>
              <w:right w:val="nil"/>
            </w:tcBorders>
            <w:vAlign w:val="center"/>
          </w:tcPr>
          <w:p w:rsidR="00AE379C" w:rsidRPr="00192B8B" w:rsidRDefault="002D6802" w:rsidP="009C0790">
            <w:pPr>
              <w:numPr>
                <w:ilvl w:val="0"/>
                <w:numId w:val="42"/>
              </w:numPr>
              <w:spacing w:line="276" w:lineRule="auto"/>
              <w:ind w:left="164" w:right="-389" w:hanging="142"/>
              <w:contextualSpacing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t xml:space="preserve">Panel </w:t>
            </w:r>
            <w:r w:rsidR="00E81CB9">
              <w:rPr>
                <w:rFonts w:ascii="Arial" w:eastAsia="Calibri" w:hAnsi="Arial" w:cs="Arial"/>
                <w:noProof/>
                <w:sz w:val="20"/>
                <w:szCs w:val="20"/>
              </w:rPr>
              <w:t>Trazado</w:t>
            </w:r>
          </w:p>
        </w:tc>
        <w:tc>
          <w:tcPr>
            <w:tcW w:w="2930" w:type="dxa"/>
            <w:gridSpan w:val="2"/>
            <w:tcBorders>
              <w:top w:val="nil"/>
              <w:left w:val="nil"/>
              <w:bottom w:val="double" w:sz="12" w:space="0" w:color="374C80" w:themeColor="accent1" w:themeShade="BF"/>
              <w:right w:val="nil"/>
            </w:tcBorders>
            <w:vAlign w:val="center"/>
          </w:tcPr>
          <w:p w:rsidR="00AE379C" w:rsidRPr="00192B8B" w:rsidRDefault="00E81CB9" w:rsidP="009C0790">
            <w:pPr>
              <w:numPr>
                <w:ilvl w:val="0"/>
                <w:numId w:val="42"/>
              </w:numPr>
              <w:spacing w:line="276" w:lineRule="auto"/>
              <w:ind w:left="164" w:right="-389" w:hanging="142"/>
              <w:contextualSpacing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t>Relleno de capa</w:t>
            </w:r>
          </w:p>
        </w:tc>
        <w:tc>
          <w:tcPr>
            <w:tcW w:w="2930" w:type="dxa"/>
            <w:gridSpan w:val="2"/>
            <w:tcBorders>
              <w:top w:val="nil"/>
              <w:left w:val="nil"/>
              <w:bottom w:val="double" w:sz="12" w:space="0" w:color="374C80" w:themeColor="accent1" w:themeShade="BF"/>
              <w:right w:val="double" w:sz="12" w:space="0" w:color="374C80" w:themeColor="accent1" w:themeShade="BF"/>
            </w:tcBorders>
            <w:vAlign w:val="center"/>
          </w:tcPr>
          <w:p w:rsidR="00AE379C" w:rsidRPr="00192B8B" w:rsidRDefault="00AE379C" w:rsidP="009C0790">
            <w:pPr>
              <w:numPr>
                <w:ilvl w:val="0"/>
                <w:numId w:val="42"/>
              </w:numPr>
              <w:spacing w:line="276" w:lineRule="auto"/>
              <w:ind w:left="164" w:right="180" w:hanging="142"/>
              <w:contextualSpacing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t>Transformar</w:t>
            </w:r>
          </w:p>
        </w:tc>
      </w:tr>
      <w:tr w:rsidR="00AE379C" w:rsidRPr="00192B8B" w:rsidTr="009C0790">
        <w:trPr>
          <w:trHeight w:hRule="exact" w:val="340"/>
        </w:trPr>
        <w:tc>
          <w:tcPr>
            <w:tcW w:w="567" w:type="dxa"/>
            <w:tcBorders>
              <w:top w:val="single" w:sz="4" w:space="0" w:color="143F6A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AE379C" w:rsidRPr="00192B8B" w:rsidRDefault="00AE379C" w:rsidP="009C0790">
            <w:pPr>
              <w:spacing w:line="276" w:lineRule="auto"/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  <w:tc>
          <w:tcPr>
            <w:tcW w:w="7366" w:type="dxa"/>
            <w:tcBorders>
              <w:top w:val="single" w:sz="4" w:space="0" w:color="143F6A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AE379C" w:rsidRPr="00192B8B" w:rsidRDefault="00AE379C" w:rsidP="009C0790">
            <w:pPr>
              <w:spacing w:line="276" w:lineRule="auto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E379C" w:rsidRPr="00192B8B" w:rsidRDefault="00AE379C" w:rsidP="009C0790">
            <w:pPr>
              <w:spacing w:line="276" w:lineRule="auto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  <w:tc>
          <w:tcPr>
            <w:tcW w:w="292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E379C" w:rsidRPr="00192B8B" w:rsidRDefault="00AE379C" w:rsidP="009C0790">
            <w:pPr>
              <w:spacing w:line="276" w:lineRule="auto"/>
              <w:ind w:left="164" w:right="-389"/>
              <w:contextualSpacing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  <w:tc>
          <w:tcPr>
            <w:tcW w:w="293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E379C" w:rsidRPr="00192B8B" w:rsidRDefault="00AE379C" w:rsidP="009C0790">
            <w:pPr>
              <w:spacing w:line="276" w:lineRule="auto"/>
              <w:ind w:left="164" w:right="-389"/>
              <w:contextualSpacing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  <w:tc>
          <w:tcPr>
            <w:tcW w:w="293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E379C" w:rsidRPr="00192B8B" w:rsidRDefault="00AE379C" w:rsidP="009C0790">
            <w:pPr>
              <w:spacing w:line="276" w:lineRule="auto"/>
              <w:ind w:left="164" w:right="-389"/>
              <w:contextualSpacing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</w:tr>
      <w:tr w:rsidR="00AE379C" w:rsidRPr="00192B8B" w:rsidTr="009C0790">
        <w:trPr>
          <w:trHeight w:hRule="exact" w:val="340"/>
        </w:trPr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AE379C" w:rsidRPr="00192B8B" w:rsidRDefault="00AE379C" w:rsidP="009C0790">
            <w:pPr>
              <w:spacing w:line="276" w:lineRule="auto"/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  <w:tc>
          <w:tcPr>
            <w:tcW w:w="73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AE379C" w:rsidRPr="00192B8B" w:rsidRDefault="00AE379C" w:rsidP="009C0790">
            <w:pPr>
              <w:spacing w:line="276" w:lineRule="auto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E379C" w:rsidRPr="00192B8B" w:rsidRDefault="00AE379C" w:rsidP="009C0790">
            <w:pPr>
              <w:spacing w:line="276" w:lineRule="auto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  <w:tc>
          <w:tcPr>
            <w:tcW w:w="3969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E379C" w:rsidRPr="00192B8B" w:rsidRDefault="00AE379C" w:rsidP="009C0790">
            <w:pPr>
              <w:spacing w:line="276" w:lineRule="auto"/>
              <w:ind w:left="164" w:right="-389"/>
              <w:contextualSpacing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  <w:tc>
          <w:tcPr>
            <w:tcW w:w="2552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E379C" w:rsidRPr="00192B8B" w:rsidRDefault="00AE379C" w:rsidP="009C0790">
            <w:pPr>
              <w:spacing w:line="276" w:lineRule="auto"/>
              <w:ind w:left="164" w:right="-389"/>
              <w:contextualSpacing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E379C" w:rsidRPr="00192B8B" w:rsidRDefault="00AE379C" w:rsidP="009C0790">
            <w:pPr>
              <w:spacing w:line="276" w:lineRule="auto"/>
              <w:ind w:left="164" w:right="-389"/>
              <w:contextualSpacing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</w:tr>
      <w:tr w:rsidR="00AE379C" w:rsidRPr="00192B8B" w:rsidTr="009C0790">
        <w:trPr>
          <w:trHeight w:val="2835"/>
        </w:trPr>
        <w:tc>
          <w:tcPr>
            <w:tcW w:w="17289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AE379C" w:rsidRPr="00192B8B" w:rsidRDefault="0084224B" w:rsidP="009C0790">
            <w:pPr>
              <w:spacing w:line="276" w:lineRule="auto"/>
              <w:ind w:left="164" w:right="-389"/>
              <w:contextualSpacing/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noProof/>
                <w:lang w:val="es-AR" w:eastAsia="es-AR"/>
              </w:rPr>
              <mc:AlternateContent>
                <mc:Choice Requires="wpg">
                  <w:drawing>
                    <wp:anchor distT="0" distB="0" distL="114300" distR="114300" simplePos="0" relativeHeight="251702272" behindDoc="0" locked="0" layoutInCell="1" allowOverlap="1" wp14:anchorId="4654CBFE" wp14:editId="3E22A956">
                      <wp:simplePos x="0" y="0"/>
                      <wp:positionH relativeFrom="column">
                        <wp:posOffset>-49530</wp:posOffset>
                      </wp:positionH>
                      <wp:positionV relativeFrom="paragraph">
                        <wp:posOffset>441960</wp:posOffset>
                      </wp:positionV>
                      <wp:extent cx="3057525" cy="780415"/>
                      <wp:effectExtent l="19050" t="38100" r="47625" b="19685"/>
                      <wp:wrapNone/>
                      <wp:docPr id="28" name="Grupo 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057525" cy="781049"/>
                                <a:chOff x="-2509702" y="638783"/>
                                <a:chExt cx="3058504" cy="783247"/>
                              </a:xfrm>
                            </wpg:grpSpPr>
                            <wps:wsp>
                              <wps:cNvPr id="29" name="Cuadro de texto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-2509702" y="686472"/>
                                  <a:ext cx="2392176" cy="735558"/>
                                </a:xfrm>
                                <a:prstGeom prst="round2Diag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28575">
                                  <a:solidFill>
                                    <a:schemeClr val="bg2">
                                      <a:lumMod val="50000"/>
                                    </a:schemeClr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84224B" w:rsidRPr="0084224B" w:rsidRDefault="0084224B" w:rsidP="0084224B">
                                    <w:pPr>
                                      <w:pStyle w:val="Prrafodelista"/>
                                      <w:numPr>
                                        <w:ilvl w:val="0"/>
                                        <w:numId w:val="44"/>
                                      </w:numPr>
                                      <w:rPr>
                                        <w:rFonts w:ascii="Arial" w:eastAsia="Calibri" w:hAnsi="Arial" w:cs="Arial"/>
                                        <w:noProof/>
                                        <w:sz w:val="20"/>
                                        <w:szCs w:val="20"/>
                                      </w:rPr>
                                    </w:pPr>
                                    <w:r w:rsidRPr="0084224B">
                                      <w:rPr>
                                        <w:rFonts w:ascii="Arial" w:eastAsia="Calibri" w:hAnsi="Arial" w:cs="Arial"/>
                                        <w:noProof/>
                                        <w:sz w:val="20"/>
                                        <w:szCs w:val="20"/>
                                      </w:rPr>
                                      <w:t>Rotar 90°</w:t>
                                    </w:r>
                                  </w:p>
                                  <w:p w:rsidR="00E81CB9" w:rsidRDefault="00E81CB9" w:rsidP="00E81CB9">
                                    <w:pPr>
                                      <w:pStyle w:val="Prrafodelista"/>
                                      <w:numPr>
                                        <w:ilvl w:val="0"/>
                                        <w:numId w:val="44"/>
                                      </w:numPr>
                                    </w:pPr>
                                    <w:r w:rsidRPr="00E81CB9">
                                      <w:rPr>
                                        <w:rFonts w:ascii="Arial" w:eastAsia="Calibri" w:hAnsi="Arial" w:cs="Arial"/>
                                        <w:noProof/>
                                        <w:sz w:val="20"/>
                                        <w:szCs w:val="20"/>
                                      </w:rPr>
                                      <w:t>Ubicar la imagen copiada con la línea guia superior.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33" name="Conector recto de flecha 33"/>
                              <wps:cNvCnPr>
                                <a:stCxn id="29" idx="0"/>
                              </wps:cNvCnPr>
                              <wps:spPr>
                                <a:xfrm flipV="1">
                                  <a:off x="-117526" y="638783"/>
                                  <a:ext cx="666328" cy="415468"/>
                                </a:xfrm>
                                <a:prstGeom prst="straightConnector1">
                                  <a:avLst/>
                                </a:prstGeom>
                                <a:ln w="38100">
                                  <a:solidFill>
                                    <a:schemeClr val="bg2">
                                      <a:lumMod val="50000"/>
                                    </a:schemeClr>
                                  </a:solidFill>
                                  <a:tailEnd type="triangle"/>
                                </a:ln>
                                <a:effectLst>
                                  <a:outerShdw blurRad="50800" dist="38100" dir="5400000" algn="t" rotWithShape="0">
                                    <a:prstClr val="black">
                                      <a:alpha val="40000"/>
                                    </a:prstClr>
                                  </a:outerShdw>
                                </a:effectLst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4654CBFE" id="_x0000_s1053" style="position:absolute;left:0;text-align:left;margin-left:-3.9pt;margin-top:34.8pt;width:240.75pt;height:61.45pt;z-index:251702272;mso-width-relative:margin;mso-height-relative:margin" coordorigin="-25097,6387" coordsize="30585,78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">
                      <v:shape id="Cuadro de texto 2" o:spid="_x0000_s1054" style="position:absolute;left:-25097;top:6864;width:23922;height:7356;visibility:visible;mso-wrap-style:square;v-text-anchor:top" coordsize="2392176,73555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mw8j8MA&#10;AADbAAAADwAAAGRycy9kb3ducmV2LnhtbESPT2sCMRTE7wW/Q3hCbzWrUNHVKEUQvfhf2utz89xs&#10;3bwsm6jrtzdCocdhZn7DjKeNLcWNal84VtDtJCCIM6cLzhUcD/OPAQgfkDWWjknBgzxMJ623Maba&#10;3XlHt33IRYSwT1GBCaFKpfSZIYu+4yri6J1dbTFEWedS13iPcFvKXpL0pcWC44LBimaGssv+ahVs&#10;t35zOi4++/l3s7LL0+/u57I2Sr23m68RiEBN+A//tZdaQW8Iry/xB8jJE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mw8j8MAAADbAAAADwAAAAAAAAAAAAAAAACYAgAAZHJzL2Rv&#10;d25yZXYueG1sUEsFBgAAAAAEAAQA9QAAAIgDAAAAAA==&#10;" adj="-11796480,,5400" path="m122595,l2392176,r,l2392176,612963v,67707,-54888,122595,-122595,122595l,735558r,l,122595c,54888,54888,,122595,xe" strokecolor="#0e56c3 [1614]" strokeweight="2.25pt">
                        <v:stroke joinstyle="miter"/>
                        <v:formulas/>
                        <v:path o:connecttype="custom" o:connectlocs="122595,0;2392176,0;2392176,0;2392176,612963;2269581,735558;0,735558;0,735558;0,122595;122595,0" o:connectangles="0,0,0,0,0,0,0,0,0" textboxrect="0,0,2392176,735558"/>
                        <v:textbox>
                          <w:txbxContent>
                            <w:p w:rsidR="0084224B" w:rsidRPr="0084224B" w:rsidRDefault="0084224B" w:rsidP="0084224B">
                              <w:pPr>
                                <w:pStyle w:val="Prrafodelista"/>
                                <w:numPr>
                                  <w:ilvl w:val="0"/>
                                  <w:numId w:val="44"/>
                                </w:numPr>
                                <w:rPr>
                                  <w:rFonts w:ascii="Arial" w:eastAsia="Calibri" w:hAnsi="Arial" w:cs="Arial"/>
                                  <w:noProof/>
                                  <w:sz w:val="20"/>
                                  <w:szCs w:val="20"/>
                                </w:rPr>
                              </w:pPr>
                              <w:r w:rsidRPr="0084224B">
                                <w:rPr>
                                  <w:rFonts w:ascii="Arial" w:eastAsia="Calibri" w:hAnsi="Arial" w:cs="Arial"/>
                                  <w:noProof/>
                                  <w:sz w:val="20"/>
                                  <w:szCs w:val="20"/>
                                </w:rPr>
                                <w:t>Rotar 90°</w:t>
                              </w:r>
                            </w:p>
                            <w:p w:rsidR="00E81CB9" w:rsidRDefault="00E81CB9" w:rsidP="00E81CB9">
                              <w:pPr>
                                <w:pStyle w:val="Prrafodelista"/>
                                <w:numPr>
                                  <w:ilvl w:val="0"/>
                                  <w:numId w:val="44"/>
                                </w:numPr>
                              </w:pPr>
                              <w:r w:rsidRPr="00E81CB9">
                                <w:rPr>
                                  <w:rFonts w:ascii="Arial" w:eastAsia="Calibri" w:hAnsi="Arial" w:cs="Arial"/>
                                  <w:noProof/>
                                  <w:sz w:val="20"/>
                                  <w:szCs w:val="20"/>
                                </w:rPr>
                                <w:t>Ubicar la imagen copiada con la línea guia superior.</w:t>
                              </w:r>
                            </w:p>
                          </w:txbxContent>
                        </v:textbox>
                      </v:shape>
                      <v:shape id="Conector recto de flecha 33" o:spid="_x0000_s1055" type="#_x0000_t32" style="position:absolute;left:-1175;top:6387;width:6663;height:4155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1RDw8EAAADbAAAADwAAAGRycy9kb3ducmV2LnhtbESPQYvCMBSE7wv+h/AEb2uqgqzVKLog&#10;6EmMgtdH82yLzUttslr99UYQ9jjMzDfMbNHaStyo8aVjBYN+AoI4c6bkXMHxsP7+AeEDssHKMSl4&#10;kIfFvPM1w9S4O+/ppkMuIoR9igqKEOpUSp8VZNH3XU0cvbNrLIYom1yaBu8Rbis5TJKxtFhyXCiw&#10;pt+Csov+swr0KZTP624y1k+98lvCajVsB0r1uu1yCiJQG/7Dn/bGKBiN4P0l/gA5fw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3VEPDwQAAANsAAAAPAAAAAAAAAAAAAAAA&#10;AKECAABkcnMvZG93bnJldi54bWxQSwUGAAAAAAQABAD5AAAAjwMAAAAA&#10;" strokecolor="#0e56c3 [1614]" strokeweight="3pt">
                        <v:stroke endarrow="block" joinstyle="miter"/>
                        <v:shadow on="t" color="black" opacity="26214f" origin=",-.5" offset="0,3pt"/>
                      </v:shape>
                    </v:group>
                  </w:pict>
                </mc:Fallback>
              </mc:AlternateContent>
            </w:r>
            <w:r>
              <w:rPr>
                <w:rFonts w:ascii="Arial" w:hAnsi="Arial" w:cs="Arial"/>
                <w:noProof/>
                <w:sz w:val="20"/>
                <w:lang w:val="es-AR" w:eastAsia="es-AR"/>
              </w:rPr>
              <mc:AlternateContent>
                <mc:Choice Requires="wpg">
                  <w:drawing>
                    <wp:anchor distT="0" distB="0" distL="114300" distR="114300" simplePos="0" relativeHeight="251703296" behindDoc="0" locked="0" layoutInCell="1" allowOverlap="1" wp14:anchorId="5EFCEE2A" wp14:editId="2849B8FF">
                      <wp:simplePos x="0" y="0"/>
                      <wp:positionH relativeFrom="column">
                        <wp:posOffset>5713095</wp:posOffset>
                      </wp:positionH>
                      <wp:positionV relativeFrom="paragraph">
                        <wp:posOffset>537210</wp:posOffset>
                      </wp:positionV>
                      <wp:extent cx="3019425" cy="542925"/>
                      <wp:effectExtent l="19050" t="19050" r="0" b="28575"/>
                      <wp:wrapNone/>
                      <wp:docPr id="22" name="Grupo 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019425" cy="542925"/>
                                <a:chOff x="-57150" y="123825"/>
                                <a:chExt cx="3019429" cy="542925"/>
                              </a:xfrm>
                            </wpg:grpSpPr>
                            <wps:wsp>
                              <wps:cNvPr id="23" name="Rectángulo 6"/>
                              <wps:cNvSpPr/>
                              <wps:spPr>
                                <a:xfrm>
                                  <a:off x="-57150" y="123825"/>
                                  <a:ext cx="1466852" cy="5429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38100">
                                  <a:solidFill>
                                    <a:schemeClr val="accent1">
                                      <a:lumMod val="60000"/>
                                      <a:lumOff val="4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15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4" name="Cuadro de texto 7"/>
                              <wps:cNvSpPr txBox="1"/>
                              <wps:spPr>
                                <a:xfrm>
                                  <a:off x="1428752" y="257175"/>
                                  <a:ext cx="1533527" cy="2952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:rsidR="00AE379C" w:rsidRPr="00BC0812" w:rsidRDefault="00AE379C" w:rsidP="00AE379C">
                                    <w:pPr>
                                      <w:rPr>
                                        <w:rFonts w:ascii="Arial" w:hAnsi="Arial" w:cs="Arial"/>
                                        <w:b/>
                                        <w:bCs/>
                                        <w:color w:val="90A1CF" w:themeColor="accent1" w:themeTint="99"/>
                                        <w:sz w:val="20"/>
                                        <w:szCs w:val="20"/>
                                        <w:lang w:val="es-AR"/>
                                      </w:rPr>
                                    </w:pPr>
                                    <w:r w:rsidRPr="00BC0812">
                                      <w:rPr>
                                        <w:rFonts w:ascii="Arial" w:hAnsi="Arial" w:cs="Arial"/>
                                        <w:b/>
                                        <w:bCs/>
                                        <w:color w:val="90A1CF" w:themeColor="accent1" w:themeTint="99"/>
                                        <w:sz w:val="20"/>
                                        <w:szCs w:val="20"/>
                                        <w:lang w:val="es-AR"/>
                                      </w:rPr>
                                      <w:t>CAPA</w:t>
                                    </w:r>
                                    <w:r>
                                      <w:rPr>
                                        <w:rFonts w:ascii="Arial" w:hAnsi="Arial" w:cs="Arial"/>
                                        <w:b/>
                                        <w:bCs/>
                                        <w:color w:val="90A1CF" w:themeColor="accent1" w:themeTint="99"/>
                                        <w:sz w:val="20"/>
                                        <w:szCs w:val="20"/>
                                        <w:lang w:val="es-AR"/>
                                      </w:rPr>
                                      <w:t>S</w:t>
                                    </w:r>
                                    <w:r w:rsidRPr="00BC0812">
                                      <w:rPr>
                                        <w:rFonts w:ascii="Arial" w:hAnsi="Arial" w:cs="Arial"/>
                                        <w:b/>
                                        <w:bCs/>
                                        <w:color w:val="90A1CF" w:themeColor="accent1" w:themeTint="99"/>
                                        <w:sz w:val="20"/>
                                        <w:szCs w:val="20"/>
                                        <w:lang w:val="es-AR"/>
                                      </w:rPr>
                                      <w:t xml:space="preserve"> DE TRABAJO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5EFCEE2A" id="_x0000_s1056" style="position:absolute;left:0;text-align:left;margin-left:449.85pt;margin-top:42.3pt;width:237.75pt;height:42.75pt;z-index:251703296;mso-width-relative:margin;mso-height-relative:margin" coordorigin="-571,1238" coordsize="30194,54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">
                      <v:rect id="Rectángulo 6" o:spid="_x0000_s1057" style="position:absolute;left:-571;top:1238;width:14668;height:542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7t90sUA&#10;AADbAAAADwAAAGRycy9kb3ducmV2LnhtbESPQWvCQBSE7wX/w/IKXqRuVCiSukoVFaFQMAri7Zl9&#10;ZoPZtyG7mvTfdwtCj8PMfMPMFp2txIMaXzpWMBomIIhzp0suFBwPm7cpCB+QNVaOScEPeVjMey8z&#10;TLVreU+PLBQiQtinqMCEUKdS+tyQRT90NXH0rq6xGKJsCqkbbCPcVnKcJO/SYslxwWBNK0P5Lbtb&#10;BWez/Q7L6rzdfR2zm2kHk8v6dFKq/9p9foAI1IX/8LO90wrGE/j7En+AnP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zu33SxQAAANsAAAAPAAAAAAAAAAAAAAAAAJgCAABkcnMv&#10;ZG93bnJldi54bWxQSwUGAAAAAAQABAD1AAAAigMAAAAA&#10;" filled="f" strokecolor="#90a1cf [1940]" strokeweight="3pt"/>
                      <v:shape id="_x0000_s1058" type="#_x0000_t202" style="position:absolute;left:14287;top:2571;width:15335;height:29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UDWMcUA&#10;AADbAAAADwAAAGRycy9kb3ducmV2LnhtbESPT4vCMBTE7wv7HcJb8LamFhXpGkUKsiJ68M/F29vm&#10;2Rabl24TtfrpjSB4HGbmN8x42ppKXKhxpWUFvW4EgjizuuRcwX43/x6BcB5ZY2WZFNzIwXTy+THG&#10;RNsrb+iy9bkIEHYJKii8rxMpXVaQQde1NXHwjrYx6INscqkbvAa4qWQcRUNpsOSwUGBNaUHZaXs2&#10;CpbpfI2bv9iM7lX6uzrO6v/9YaBU56ud/YDw1Pp3+NVeaAVxH55fwg+Qk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QNYxxQAAANsAAAAPAAAAAAAAAAAAAAAAAJgCAABkcnMv&#10;ZG93bnJldi54bWxQSwUGAAAAAAQABAD1AAAAigMAAAAA&#10;" filled="f" stroked="f" strokeweight=".5pt">
                        <v:textbox>
                          <w:txbxContent>
                            <w:p w:rsidR="00AE379C" w:rsidRPr="00BC0812" w:rsidRDefault="00AE379C" w:rsidP="00AE379C">
                              <w:pPr>
                                <w:rPr>
                                  <w:rFonts w:ascii="Arial" w:hAnsi="Arial" w:cs="Arial"/>
                                  <w:b/>
                                  <w:bCs/>
                                  <w:color w:val="90A1CF" w:themeColor="accent1" w:themeTint="99"/>
                                  <w:sz w:val="20"/>
                                  <w:szCs w:val="20"/>
                                  <w:lang w:val="es-AR"/>
                                </w:rPr>
                              </w:pPr>
                              <w:r w:rsidRPr="00BC0812">
                                <w:rPr>
                                  <w:rFonts w:ascii="Arial" w:hAnsi="Arial" w:cs="Arial"/>
                                  <w:b/>
                                  <w:bCs/>
                                  <w:color w:val="90A1CF" w:themeColor="accent1" w:themeTint="99"/>
                                  <w:sz w:val="20"/>
                                  <w:szCs w:val="20"/>
                                  <w:lang w:val="es-AR"/>
                                </w:rPr>
                                <w:t>CAPA</w:t>
                              </w:r>
                              <w:r>
                                <w:rPr>
                                  <w:rFonts w:ascii="Arial" w:hAnsi="Arial" w:cs="Arial"/>
                                  <w:b/>
                                  <w:bCs/>
                                  <w:color w:val="90A1CF" w:themeColor="accent1" w:themeTint="99"/>
                                  <w:sz w:val="20"/>
                                  <w:szCs w:val="20"/>
                                  <w:lang w:val="es-AR"/>
                                </w:rPr>
                                <w:t>S</w:t>
                              </w:r>
                              <w:r w:rsidRPr="00BC0812">
                                <w:rPr>
                                  <w:rFonts w:ascii="Arial" w:hAnsi="Arial" w:cs="Arial"/>
                                  <w:b/>
                                  <w:bCs/>
                                  <w:color w:val="90A1CF" w:themeColor="accent1" w:themeTint="99"/>
                                  <w:sz w:val="20"/>
                                  <w:szCs w:val="20"/>
                                  <w:lang w:val="es-AR"/>
                                </w:rPr>
                                <w:t xml:space="preserve"> DE TRABAJO</w:t>
                              </w: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  <w:r w:rsidR="00687147">
              <w:rPr>
                <w:noProof/>
                <w:lang w:val="es-AR" w:eastAsia="es-AR"/>
              </w:rPr>
              <w:drawing>
                <wp:anchor distT="0" distB="0" distL="114300" distR="114300" simplePos="0" relativeHeight="251708416" behindDoc="1" locked="0" layoutInCell="1" allowOverlap="1">
                  <wp:simplePos x="0" y="0"/>
                  <wp:positionH relativeFrom="margin">
                    <wp:posOffset>2731770</wp:posOffset>
                  </wp:positionH>
                  <wp:positionV relativeFrom="margin">
                    <wp:posOffset>-295275</wp:posOffset>
                  </wp:positionV>
                  <wp:extent cx="4514850" cy="3694430"/>
                  <wp:effectExtent l="0" t="0" r="0" b="1270"/>
                  <wp:wrapNone/>
                  <wp:docPr id="3" name="Imagen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14850" cy="36944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E81CB9">
              <w:rPr>
                <w:noProof/>
                <w:lang w:val="es-AR" w:eastAsia="es-AR"/>
              </w:rPr>
              <mc:AlternateContent>
                <mc:Choice Requires="wpg">
                  <w:drawing>
                    <wp:anchor distT="0" distB="0" distL="114300" distR="114300" simplePos="0" relativeHeight="251707392" behindDoc="0" locked="0" layoutInCell="1" allowOverlap="1" wp14:anchorId="2F4ACC27" wp14:editId="6386D2E0">
                      <wp:simplePos x="0" y="0"/>
                      <wp:positionH relativeFrom="column">
                        <wp:posOffset>7037070</wp:posOffset>
                      </wp:positionH>
                      <wp:positionV relativeFrom="paragraph">
                        <wp:posOffset>794385</wp:posOffset>
                      </wp:positionV>
                      <wp:extent cx="3158490" cy="1884680"/>
                      <wp:effectExtent l="76200" t="38100" r="22860" b="20320"/>
                      <wp:wrapNone/>
                      <wp:docPr id="25" name="Grupo 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158490" cy="1884680"/>
                                <a:chOff x="-675891" y="-819496"/>
                                <a:chExt cx="3162178" cy="1886760"/>
                              </a:xfrm>
                            </wpg:grpSpPr>
                            <wps:wsp>
                              <wps:cNvPr id="26" name="Cuadro de texto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-9534" y="-209640"/>
                                  <a:ext cx="2495821" cy="1276904"/>
                                </a:xfrm>
                                <a:prstGeom prst="round2Diag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28575">
                                  <a:solidFill>
                                    <a:schemeClr val="bg2">
                                      <a:lumMod val="50000"/>
                                    </a:schemeClr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AE379C" w:rsidRPr="00E81CB9" w:rsidRDefault="00E81CB9" w:rsidP="00AE379C">
                                    <w:pPr>
                                      <w:pStyle w:val="Prrafodelista"/>
                                      <w:numPr>
                                        <w:ilvl w:val="0"/>
                                        <w:numId w:val="43"/>
                                      </w:numPr>
                                    </w:pPr>
                                    <w:r>
                                      <w:rPr>
                                        <w:b/>
                                      </w:rPr>
                                      <w:t>Tono saturación</w:t>
                                    </w:r>
                                  </w:p>
                                  <w:p w:rsidR="00E81CB9" w:rsidRDefault="00E81CB9" w:rsidP="00E81CB9">
                                    <w:pPr>
                                      <w:pStyle w:val="Prrafodelista"/>
                                      <w:numPr>
                                        <w:ilvl w:val="1"/>
                                        <w:numId w:val="43"/>
                                      </w:numPr>
                                      <w:ind w:left="709"/>
                                    </w:pPr>
                                    <w:r>
                                      <w:t>Colorear</w:t>
                                    </w:r>
                                  </w:p>
                                  <w:p w:rsidR="00E81CB9" w:rsidRDefault="00E81CB9" w:rsidP="00E81CB9">
                                    <w:pPr>
                                      <w:pStyle w:val="Prrafodelista"/>
                                      <w:numPr>
                                        <w:ilvl w:val="1"/>
                                        <w:numId w:val="43"/>
                                      </w:numPr>
                                      <w:ind w:left="709"/>
                                    </w:pPr>
                                    <w:r>
                                      <w:t>Tono: 240</w:t>
                                    </w:r>
                                  </w:p>
                                  <w:p w:rsidR="00E81CB9" w:rsidRDefault="00E81CB9" w:rsidP="00E81CB9">
                                    <w:pPr>
                                      <w:pStyle w:val="Prrafodelista"/>
                                      <w:numPr>
                                        <w:ilvl w:val="1"/>
                                        <w:numId w:val="43"/>
                                      </w:numPr>
                                      <w:ind w:left="709"/>
                                    </w:pPr>
                                    <w:r>
                                      <w:t>Saturación: 55</w:t>
                                    </w:r>
                                  </w:p>
                                  <w:p w:rsidR="00E81CB9" w:rsidRDefault="00E81CB9" w:rsidP="00E81CB9">
                                    <w:pPr>
                                      <w:pStyle w:val="Prrafodelista"/>
                                      <w:numPr>
                                        <w:ilvl w:val="1"/>
                                        <w:numId w:val="43"/>
                                      </w:numPr>
                                      <w:ind w:left="709"/>
                                    </w:pPr>
                                    <w:r>
                                      <w:t>Luminosidad: +15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27" name="Conector recto de flecha 27"/>
                              <wps:cNvCnPr/>
                              <wps:spPr>
                                <a:xfrm flipH="1" flipV="1">
                                  <a:off x="-675891" y="-819496"/>
                                  <a:ext cx="666357" cy="876971"/>
                                </a:xfrm>
                                <a:prstGeom prst="straightConnector1">
                                  <a:avLst/>
                                </a:prstGeom>
                                <a:ln w="38100">
                                  <a:solidFill>
                                    <a:schemeClr val="bg2">
                                      <a:lumMod val="50000"/>
                                    </a:schemeClr>
                                  </a:solidFill>
                                  <a:tailEnd type="triangle"/>
                                </a:ln>
                                <a:effectLst>
                                  <a:outerShdw blurRad="50800" dist="38100" dir="5400000" algn="t" rotWithShape="0">
                                    <a:prstClr val="black">
                                      <a:alpha val="40000"/>
                                    </a:prstClr>
                                  </a:outerShdw>
                                </a:effectLst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2F4ACC27" id="_x0000_s1059" style="position:absolute;left:0;text-align:left;margin-left:554.1pt;margin-top:62.55pt;width:248.7pt;height:148.4pt;z-index:251707392;mso-width-relative:margin;mso-height-relative:margin" coordorigin="-6758,-8194" coordsize="31621,1886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">
                      <v:shape id="Cuadro de texto 2" o:spid="_x0000_s1060" style="position:absolute;left:-95;top:-2096;width:24957;height:12768;visibility:visible;mso-wrap-style:square;v-text-anchor:top" coordsize="2495821,127690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T4/+8MA&#10;AADbAAAADwAAAGRycy9kb3ducmV2LnhtbESP3YrCMBSE74V9h3AWvNN0ZSlSjVIExVVv/HmAY3Ns&#10;i81JN4la394sLHg5zMw3zHTemUbcyfnasoKvYQKCuLC65lLB6bgcjEH4gKyxsUwKnuRhPvvoTTHT&#10;9sF7uh9CKSKEfYYKqhDaTEpfVGTQD21LHL2LdQZDlK6U2uEjwk0jR0mSSoM1x4UKW1pUVFwPN6PA&#10;+jTfncffq3wjzfKyXW12P+5Xqf5nl09ABOrCO/zfXmsFoxT+vsQfIGc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T4/+8MAAADbAAAADwAAAAAAAAAAAAAAAACYAgAAZHJzL2Rv&#10;d25yZXYueG1sUEsFBgAAAAAEAAQA9QAAAIgDAAAAAA==&#10;" adj="-11796480,,5400" path="m212822,l2495821,r,l2495821,1064082v,117538,-95284,212822,-212822,212822l,1276904r,l,212822c,95284,95284,,212822,xe" strokecolor="#0e56c3 [1614]" strokeweight="2.25pt">
                        <v:stroke joinstyle="miter"/>
                        <v:formulas/>
                        <v:path o:connecttype="custom" o:connectlocs="212822,0;2495821,0;2495821,0;2495821,1064082;2282999,1276904;0,1276904;0,1276904;0,212822;212822,0" o:connectangles="0,0,0,0,0,0,0,0,0" textboxrect="0,0,2495821,1276904"/>
                        <v:textbox>
                          <w:txbxContent>
                            <w:p w:rsidR="00AE379C" w:rsidRPr="00E81CB9" w:rsidRDefault="00E81CB9" w:rsidP="00AE379C">
                              <w:pPr>
                                <w:pStyle w:val="Prrafodelista"/>
                                <w:numPr>
                                  <w:ilvl w:val="0"/>
                                  <w:numId w:val="43"/>
                                </w:numPr>
                              </w:pPr>
                              <w:r>
                                <w:rPr>
                                  <w:b/>
                                </w:rPr>
                                <w:t>Tono saturación</w:t>
                              </w:r>
                            </w:p>
                            <w:p w:rsidR="00E81CB9" w:rsidRDefault="00E81CB9" w:rsidP="00E81CB9">
                              <w:pPr>
                                <w:pStyle w:val="Prrafodelista"/>
                                <w:numPr>
                                  <w:ilvl w:val="1"/>
                                  <w:numId w:val="43"/>
                                </w:numPr>
                                <w:ind w:left="709"/>
                              </w:pPr>
                              <w:r>
                                <w:t>Colorear</w:t>
                              </w:r>
                            </w:p>
                            <w:p w:rsidR="00E81CB9" w:rsidRDefault="00E81CB9" w:rsidP="00E81CB9">
                              <w:pPr>
                                <w:pStyle w:val="Prrafodelista"/>
                                <w:numPr>
                                  <w:ilvl w:val="1"/>
                                  <w:numId w:val="43"/>
                                </w:numPr>
                                <w:ind w:left="709"/>
                              </w:pPr>
                              <w:r>
                                <w:t>Tono: 240</w:t>
                              </w:r>
                            </w:p>
                            <w:p w:rsidR="00E81CB9" w:rsidRDefault="00E81CB9" w:rsidP="00E81CB9">
                              <w:pPr>
                                <w:pStyle w:val="Prrafodelista"/>
                                <w:numPr>
                                  <w:ilvl w:val="1"/>
                                  <w:numId w:val="43"/>
                                </w:numPr>
                                <w:ind w:left="709"/>
                              </w:pPr>
                              <w:r>
                                <w:t>Saturación: 55</w:t>
                              </w:r>
                            </w:p>
                            <w:p w:rsidR="00E81CB9" w:rsidRDefault="00E81CB9" w:rsidP="00E81CB9">
                              <w:pPr>
                                <w:pStyle w:val="Prrafodelista"/>
                                <w:numPr>
                                  <w:ilvl w:val="1"/>
                                  <w:numId w:val="43"/>
                                </w:numPr>
                                <w:ind w:left="709"/>
                              </w:pPr>
                              <w:r>
                                <w:t>Luminosidad: +15</w:t>
                              </w:r>
                            </w:p>
                          </w:txbxContent>
                        </v:textbox>
                      </v:shape>
                      <v:shapetype id="_x0000_t32" coordsize="21600,21600" o:spt="32" o:oned="t" path="m,l21600,21600e" filled="f">
                        <v:path arrowok="t" fillok="f" o:connecttype="none"/>
                        <o:lock v:ext="edit" shapetype="t"/>
                      </v:shapetype>
                      <v:shape id="Conector recto de flecha 27" o:spid="_x0000_s1061" type="#_x0000_t32" style="position:absolute;left:-6758;top:-8194;width:6663;height:8768;flip:x 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mOCd8IAAADbAAAADwAAAGRycy9kb3ducmV2LnhtbESPQWvCQBSE7wX/w/IEb3WjUg3RVcQi&#10;iPTSKJ4f2ecmmH0bstuY/Hu3UOhxmJlvmM2ut7XoqPWVYwWzaQKCuHC6YqPgejm+pyB8QNZYOyYF&#10;A3nYbUdvG8y0e/I3dXkwIkLYZ6igDKHJpPRFSRb91DXE0bu71mKIsjVSt/iMcFvLeZIspcWK40KJ&#10;DR1KKh75j1XwYcLyvDiv0vT2aZr8ywyuWwxKTcb9fg0iUB/+w3/tk1YwX8Hvl/gD5PYF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KmOCd8IAAADbAAAADwAAAAAAAAAAAAAA&#10;AAChAgAAZHJzL2Rvd25yZXYueG1sUEsFBgAAAAAEAAQA+QAAAJADAAAAAA==&#10;" strokecolor="#0e56c3 [1614]" strokeweight="3pt">
                        <v:stroke endarrow="block" joinstyle="miter"/>
                        <v:shadow on="t" color="black" opacity="26214f" origin=",-.5" offset="0,3pt"/>
                      </v:shape>
                    </v:group>
                  </w:pict>
                </mc:Fallback>
              </mc:AlternateContent>
            </w:r>
            <w:r w:rsidR="00E81CB9">
              <w:rPr>
                <w:noProof/>
                <w:lang w:val="es-AR" w:eastAsia="es-AR"/>
              </w:rPr>
              <w:t xml:space="preserve"> </w:t>
            </w:r>
          </w:p>
        </w:tc>
      </w:tr>
    </w:tbl>
    <w:p w:rsidR="00AE379C" w:rsidRDefault="00AE379C" w:rsidP="00AE379C">
      <w:pPr>
        <w:rPr>
          <w:rFonts w:ascii="Arial" w:hAnsi="Arial" w:cs="Arial"/>
          <w:lang w:val="es-AR"/>
        </w:rPr>
      </w:pPr>
      <w:r>
        <w:rPr>
          <w:rFonts w:ascii="Arial" w:hAnsi="Arial" w:cs="Arial"/>
          <w:lang w:val="es-AR"/>
        </w:rPr>
        <w:br w:type="page"/>
      </w:r>
    </w:p>
    <w:p w:rsidR="00BC0812" w:rsidRPr="0099057B" w:rsidRDefault="00BC0812" w:rsidP="00BC0812">
      <w:pPr>
        <w:pStyle w:val="Ttulo1"/>
        <w:rPr>
          <w:rFonts w:ascii="Arial" w:hAnsi="Arial" w:cs="Arial"/>
          <w:noProof/>
          <w:lang w:val="es-AR"/>
        </w:rPr>
      </w:pPr>
      <w:r w:rsidRPr="0099057B">
        <w:rPr>
          <w:rFonts w:ascii="Arial" w:hAnsi="Arial" w:cs="Arial"/>
          <w:noProof/>
          <w:lang w:val="es-AR"/>
        </w:rPr>
        <w:lastRenderedPageBreak/>
        <w:t xml:space="preserve">Etapa </w:t>
      </w:r>
      <w:r w:rsidR="002D6802">
        <w:rPr>
          <w:rFonts w:ascii="Arial" w:hAnsi="Arial" w:cs="Arial"/>
          <w:noProof/>
          <w:lang w:val="es-AR"/>
        </w:rPr>
        <w:t>3</w:t>
      </w:r>
      <w:r w:rsidRPr="0099057B">
        <w:rPr>
          <w:rFonts w:ascii="Arial" w:hAnsi="Arial" w:cs="Arial"/>
          <w:noProof/>
          <w:lang w:val="es-AR"/>
        </w:rPr>
        <w:t xml:space="preserve"> – </w:t>
      </w:r>
      <w:r>
        <w:rPr>
          <w:rFonts w:ascii="Arial" w:hAnsi="Arial" w:cs="Arial"/>
          <w:noProof/>
          <w:lang w:val="es-AR"/>
        </w:rPr>
        <w:t>Textos y Formas</w:t>
      </w:r>
      <w:r w:rsidRPr="0099057B">
        <w:rPr>
          <w:rFonts w:ascii="Arial" w:hAnsi="Arial" w:cs="Arial"/>
          <w:noProof/>
          <w:lang w:val="es-AR"/>
        </w:rPr>
        <w:t xml:space="preserve"> </w:t>
      </w:r>
    </w:p>
    <w:p w:rsidR="00BC0812" w:rsidRDefault="003A0CBE" w:rsidP="00BC0812">
      <w:pPr>
        <w:rPr>
          <w:rFonts w:ascii="Arial" w:hAnsi="Arial" w:cs="Arial"/>
          <w:sz w:val="20"/>
          <w:szCs w:val="20"/>
          <w:lang w:val="es-AR"/>
        </w:rPr>
      </w:pPr>
      <w:r>
        <w:rPr>
          <w:noProof/>
          <w:lang w:val="es-AR" w:eastAsia="es-AR"/>
        </w:rPr>
        <w:drawing>
          <wp:anchor distT="0" distB="0" distL="114300" distR="114300" simplePos="0" relativeHeight="251669503" behindDoc="1" locked="0" layoutInCell="1" allowOverlap="1">
            <wp:simplePos x="0" y="0"/>
            <wp:positionH relativeFrom="margin">
              <wp:posOffset>2571750</wp:posOffset>
            </wp:positionH>
            <wp:positionV relativeFrom="margin">
              <wp:posOffset>1801495</wp:posOffset>
            </wp:positionV>
            <wp:extent cx="5724525" cy="3581932"/>
            <wp:effectExtent l="0" t="0" r="0" b="0"/>
            <wp:wrapNone/>
            <wp:docPr id="21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4525" cy="358193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C0812">
        <w:rPr>
          <w:rFonts w:ascii="Arial" w:hAnsi="Arial" w:cs="Arial"/>
          <w:sz w:val="20"/>
          <w:szCs w:val="20"/>
          <w:lang w:val="es-AR"/>
        </w:rPr>
        <w:t>R</w:t>
      </w:r>
      <w:r w:rsidR="00BC0812" w:rsidRPr="003074B5">
        <w:rPr>
          <w:rFonts w:ascii="Arial" w:hAnsi="Arial" w:cs="Arial"/>
          <w:sz w:val="20"/>
          <w:szCs w:val="20"/>
          <w:lang w:val="es-AR"/>
        </w:rPr>
        <w:t xml:space="preserve">ealizar las acciones y utilizar los comandos apropiados para lograr la </w:t>
      </w:r>
      <w:r w:rsidR="00BC0812" w:rsidRPr="00A3118B">
        <w:rPr>
          <w:rFonts w:ascii="Arial" w:hAnsi="Arial" w:cs="Arial"/>
          <w:b/>
          <w:sz w:val="20"/>
          <w:szCs w:val="20"/>
          <w:lang w:val="es-AR"/>
        </w:rPr>
        <w:t>figura geométrica</w:t>
      </w:r>
      <w:r w:rsidR="00BC0812" w:rsidRPr="003074B5">
        <w:rPr>
          <w:rFonts w:ascii="Arial" w:hAnsi="Arial" w:cs="Arial"/>
          <w:sz w:val="20"/>
          <w:szCs w:val="20"/>
          <w:lang w:val="es-AR"/>
        </w:rPr>
        <w:t xml:space="preserve">. </w:t>
      </w:r>
      <w:r w:rsidR="00BC0812" w:rsidRPr="003074B5">
        <w:rPr>
          <w:rFonts w:ascii="Arial" w:hAnsi="Arial" w:cs="Arial"/>
          <w:sz w:val="20"/>
          <w:szCs w:val="20"/>
        </w:rPr>
        <w:t>Todas las capas de texto deben ir dentro del grupo “Textos”</w:t>
      </w:r>
      <w:r w:rsidR="00BC0812" w:rsidRPr="003074B5">
        <w:rPr>
          <w:rFonts w:ascii="Arial" w:hAnsi="Arial" w:cs="Arial"/>
          <w:sz w:val="20"/>
          <w:szCs w:val="20"/>
          <w:lang w:val="es-AR"/>
        </w:rPr>
        <w:t>.</w:t>
      </w:r>
      <w:r w:rsidR="00BC0812" w:rsidRPr="003074B5">
        <w:rPr>
          <w:rFonts w:ascii="Arial" w:hAnsi="Arial" w:cs="Arial"/>
          <w:sz w:val="20"/>
          <w:szCs w:val="20"/>
        </w:rPr>
        <w:t xml:space="preserve"> Todos los textos a utilizar están dentro del archivo </w:t>
      </w:r>
      <w:r w:rsidR="00BC0812" w:rsidRPr="00BC0812">
        <w:rPr>
          <w:rFonts w:ascii="Arial" w:hAnsi="Arial" w:cs="Arial"/>
          <w:b/>
          <w:bCs/>
          <w:sz w:val="20"/>
          <w:szCs w:val="20"/>
        </w:rPr>
        <w:t>textos.txt</w:t>
      </w:r>
      <w:r w:rsidR="00BC0812" w:rsidRPr="003074B5">
        <w:rPr>
          <w:rFonts w:ascii="Arial" w:hAnsi="Arial" w:cs="Arial"/>
          <w:sz w:val="20"/>
          <w:szCs w:val="20"/>
        </w:rPr>
        <w:t xml:space="preserve"> en la carpeta del examen</w:t>
      </w:r>
      <w:r w:rsidR="00BC0812" w:rsidRPr="0099057B">
        <w:rPr>
          <w:rFonts w:ascii="Arial" w:hAnsi="Arial" w:cs="Arial"/>
          <w:sz w:val="20"/>
          <w:szCs w:val="20"/>
          <w:lang w:val="es-AR"/>
        </w:rPr>
        <w:t>.</w:t>
      </w:r>
    </w:p>
    <w:tbl>
      <w:tblPr>
        <w:tblStyle w:val="Tablaconcuadrcula"/>
        <w:tblW w:w="17289" w:type="dxa"/>
        <w:tblLayout w:type="fixed"/>
        <w:tblLook w:val="04A0" w:firstRow="1" w:lastRow="0" w:firstColumn="1" w:lastColumn="0" w:noHBand="0" w:noVBand="1"/>
      </w:tblPr>
      <w:tblGrid>
        <w:gridCol w:w="567"/>
        <w:gridCol w:w="7366"/>
        <w:gridCol w:w="567"/>
        <w:gridCol w:w="2929"/>
        <w:gridCol w:w="1040"/>
        <w:gridCol w:w="1890"/>
        <w:gridCol w:w="662"/>
        <w:gridCol w:w="2268"/>
      </w:tblGrid>
      <w:tr w:rsidR="00E16B30" w:rsidRPr="00192B8B" w:rsidTr="003A0CBE">
        <w:trPr>
          <w:trHeight w:hRule="exact" w:val="738"/>
        </w:trPr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E16B30" w:rsidRPr="00192B8B" w:rsidRDefault="00E16B30" w:rsidP="00E16B30">
            <w:pPr>
              <w:spacing w:line="276" w:lineRule="auto"/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  <w:tc>
          <w:tcPr>
            <w:tcW w:w="73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E16B30" w:rsidRPr="002D3C54" w:rsidRDefault="00E16B30" w:rsidP="00AE379C">
            <w:pPr>
              <w:spacing w:line="276" w:lineRule="auto"/>
              <w:rPr>
                <w:rFonts w:ascii="Arial" w:eastAsia="Calibri" w:hAnsi="Arial" w:cs="Arial"/>
                <w:bCs/>
                <w:noProof/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double" w:sz="12" w:space="0" w:color="374C80" w:themeColor="accent1" w:themeShade="BF"/>
            </w:tcBorders>
            <w:vAlign w:val="center"/>
          </w:tcPr>
          <w:p w:rsidR="00E16B30" w:rsidRPr="00192B8B" w:rsidRDefault="00E16B30" w:rsidP="00E16B30">
            <w:pPr>
              <w:spacing w:line="276" w:lineRule="auto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  <w:tc>
          <w:tcPr>
            <w:tcW w:w="8789" w:type="dxa"/>
            <w:gridSpan w:val="5"/>
            <w:tcBorders>
              <w:top w:val="double" w:sz="12" w:space="0" w:color="374C80" w:themeColor="accent1" w:themeShade="BF"/>
              <w:left w:val="double" w:sz="12" w:space="0" w:color="374C80" w:themeColor="accent1" w:themeShade="BF"/>
              <w:bottom w:val="nil"/>
              <w:right w:val="double" w:sz="12" w:space="0" w:color="374C80" w:themeColor="accent1" w:themeShade="BF"/>
            </w:tcBorders>
            <w:vAlign w:val="center"/>
          </w:tcPr>
          <w:p w:rsidR="00E16B30" w:rsidRPr="00192B8B" w:rsidRDefault="00E16B30" w:rsidP="00E16B30">
            <w:pPr>
              <w:spacing w:line="276" w:lineRule="auto"/>
              <w:jc w:val="center"/>
              <w:rPr>
                <w:rFonts w:ascii="Arial" w:eastAsia="Calibri" w:hAnsi="Arial" w:cs="Arial"/>
                <w:b/>
                <w:bCs/>
                <w:noProof/>
                <w:sz w:val="20"/>
                <w:szCs w:val="20"/>
                <w:u w:val="single"/>
              </w:rPr>
            </w:pPr>
            <w:r w:rsidRPr="00192B8B">
              <w:rPr>
                <w:rFonts w:ascii="Arial" w:eastAsia="Calibri" w:hAnsi="Arial" w:cs="Arial"/>
                <w:b/>
                <w:bCs/>
                <w:noProof/>
                <w:sz w:val="20"/>
                <w:szCs w:val="20"/>
                <w:u w:val="single"/>
              </w:rPr>
              <w:t>CONTENIDOS A APLICAR:</w:t>
            </w:r>
          </w:p>
        </w:tc>
      </w:tr>
      <w:tr w:rsidR="00E16B30" w:rsidRPr="00192B8B" w:rsidTr="0099158B">
        <w:trPr>
          <w:trHeight w:hRule="exact" w:val="340"/>
        </w:trPr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E16B30" w:rsidRPr="00192B8B" w:rsidRDefault="00E16B30" w:rsidP="00E16B30">
            <w:pPr>
              <w:spacing w:line="276" w:lineRule="auto"/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  <w:tc>
          <w:tcPr>
            <w:tcW w:w="73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E16B30" w:rsidRPr="00192B8B" w:rsidRDefault="00E16B30" w:rsidP="00E16B30">
            <w:pPr>
              <w:spacing w:line="276" w:lineRule="auto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double" w:sz="12" w:space="0" w:color="374C80" w:themeColor="accent1" w:themeShade="BF"/>
            </w:tcBorders>
            <w:vAlign w:val="center"/>
          </w:tcPr>
          <w:p w:rsidR="00E16B30" w:rsidRPr="00192B8B" w:rsidRDefault="00E16B30" w:rsidP="00E16B30">
            <w:pPr>
              <w:spacing w:line="276" w:lineRule="auto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  <w:tc>
          <w:tcPr>
            <w:tcW w:w="2929" w:type="dxa"/>
            <w:tcBorders>
              <w:top w:val="nil"/>
              <w:left w:val="double" w:sz="12" w:space="0" w:color="374C80" w:themeColor="accent1" w:themeShade="BF"/>
              <w:bottom w:val="nil"/>
              <w:right w:val="nil"/>
            </w:tcBorders>
            <w:vAlign w:val="center"/>
          </w:tcPr>
          <w:p w:rsidR="00E16B30" w:rsidRPr="00192B8B" w:rsidRDefault="00E16B30" w:rsidP="00E16B30">
            <w:pPr>
              <w:numPr>
                <w:ilvl w:val="0"/>
                <w:numId w:val="42"/>
              </w:numPr>
              <w:spacing w:line="276" w:lineRule="auto"/>
              <w:ind w:left="164" w:right="-389" w:hanging="142"/>
              <w:contextualSpacing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t>Línea y cuadro de texto</w:t>
            </w:r>
          </w:p>
        </w:tc>
        <w:tc>
          <w:tcPr>
            <w:tcW w:w="293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16B30" w:rsidRPr="00192B8B" w:rsidRDefault="00E16B30" w:rsidP="00E16B30">
            <w:pPr>
              <w:numPr>
                <w:ilvl w:val="0"/>
                <w:numId w:val="42"/>
              </w:numPr>
              <w:spacing w:line="276" w:lineRule="auto"/>
              <w:ind w:left="164" w:right="-389" w:hanging="142"/>
              <w:contextualSpacing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t>Alineación de texto</w:t>
            </w:r>
          </w:p>
        </w:tc>
        <w:tc>
          <w:tcPr>
            <w:tcW w:w="2930" w:type="dxa"/>
            <w:gridSpan w:val="2"/>
            <w:tcBorders>
              <w:top w:val="nil"/>
              <w:left w:val="nil"/>
              <w:bottom w:val="nil"/>
              <w:right w:val="double" w:sz="12" w:space="0" w:color="374C80" w:themeColor="accent1" w:themeShade="BF"/>
            </w:tcBorders>
            <w:vAlign w:val="center"/>
          </w:tcPr>
          <w:p w:rsidR="00E16B30" w:rsidRPr="00192B8B" w:rsidRDefault="00E16B30" w:rsidP="00E16B30">
            <w:pPr>
              <w:numPr>
                <w:ilvl w:val="0"/>
                <w:numId w:val="42"/>
              </w:numPr>
              <w:spacing w:line="276" w:lineRule="auto"/>
              <w:ind w:left="164" w:right="-389" w:hanging="142"/>
              <w:contextualSpacing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t>Herramientas de dibujo</w:t>
            </w:r>
          </w:p>
        </w:tc>
      </w:tr>
      <w:tr w:rsidR="00E16B30" w:rsidRPr="00192B8B" w:rsidTr="003A0CBE">
        <w:trPr>
          <w:trHeight w:hRule="exact" w:val="340"/>
        </w:trPr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E16B30" w:rsidRPr="00192B8B" w:rsidRDefault="00E16B30" w:rsidP="00E16B30">
            <w:pPr>
              <w:spacing w:line="276" w:lineRule="auto"/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  <w:tc>
          <w:tcPr>
            <w:tcW w:w="73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E16B30" w:rsidRPr="00192B8B" w:rsidRDefault="00E16B30" w:rsidP="00E16B30">
            <w:pPr>
              <w:spacing w:line="276" w:lineRule="auto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double" w:sz="12" w:space="0" w:color="374C80" w:themeColor="accent1" w:themeShade="BF"/>
            </w:tcBorders>
            <w:vAlign w:val="center"/>
          </w:tcPr>
          <w:p w:rsidR="00E16B30" w:rsidRPr="00192B8B" w:rsidRDefault="00E16B30" w:rsidP="00E16B30">
            <w:pPr>
              <w:spacing w:line="276" w:lineRule="auto"/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  <w:tc>
          <w:tcPr>
            <w:tcW w:w="2929" w:type="dxa"/>
            <w:tcBorders>
              <w:top w:val="nil"/>
              <w:left w:val="double" w:sz="12" w:space="0" w:color="374C80" w:themeColor="accent1" w:themeShade="BF"/>
              <w:bottom w:val="double" w:sz="12" w:space="0" w:color="374C80" w:themeColor="accent1" w:themeShade="BF"/>
              <w:right w:val="nil"/>
            </w:tcBorders>
            <w:vAlign w:val="center"/>
          </w:tcPr>
          <w:p w:rsidR="00E16B30" w:rsidRPr="00192B8B" w:rsidRDefault="00E16B30" w:rsidP="00E16B30">
            <w:pPr>
              <w:numPr>
                <w:ilvl w:val="0"/>
                <w:numId w:val="42"/>
              </w:numPr>
              <w:spacing w:line="276" w:lineRule="auto"/>
              <w:ind w:left="164" w:right="-389" w:hanging="142"/>
              <w:contextualSpacing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t>Panel carácter y párrafo</w:t>
            </w:r>
          </w:p>
        </w:tc>
        <w:tc>
          <w:tcPr>
            <w:tcW w:w="2930" w:type="dxa"/>
            <w:gridSpan w:val="2"/>
            <w:tcBorders>
              <w:top w:val="nil"/>
              <w:left w:val="nil"/>
              <w:bottom w:val="double" w:sz="12" w:space="0" w:color="374C80" w:themeColor="accent1" w:themeShade="BF"/>
              <w:right w:val="nil"/>
            </w:tcBorders>
            <w:vAlign w:val="center"/>
          </w:tcPr>
          <w:p w:rsidR="00E16B30" w:rsidRPr="00192B8B" w:rsidRDefault="00E16B30" w:rsidP="00E16B30">
            <w:pPr>
              <w:numPr>
                <w:ilvl w:val="0"/>
                <w:numId w:val="42"/>
              </w:numPr>
              <w:spacing w:line="276" w:lineRule="auto"/>
              <w:ind w:left="164" w:right="-389" w:hanging="142"/>
              <w:contextualSpacing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t>Relleno y trazo</w:t>
            </w:r>
          </w:p>
        </w:tc>
        <w:tc>
          <w:tcPr>
            <w:tcW w:w="2930" w:type="dxa"/>
            <w:gridSpan w:val="2"/>
            <w:tcBorders>
              <w:top w:val="nil"/>
              <w:left w:val="nil"/>
              <w:bottom w:val="double" w:sz="12" w:space="0" w:color="374C80" w:themeColor="accent1" w:themeShade="BF"/>
              <w:right w:val="double" w:sz="12" w:space="0" w:color="374C80" w:themeColor="accent1" w:themeShade="BF"/>
            </w:tcBorders>
            <w:vAlign w:val="center"/>
          </w:tcPr>
          <w:p w:rsidR="00E16B30" w:rsidRPr="00192B8B" w:rsidRDefault="003A0CBE" w:rsidP="00E16B30">
            <w:pPr>
              <w:numPr>
                <w:ilvl w:val="0"/>
                <w:numId w:val="42"/>
              </w:numPr>
              <w:spacing w:line="276" w:lineRule="auto"/>
              <w:ind w:left="164" w:right="180" w:hanging="142"/>
              <w:contextualSpacing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t>Máscara de recorte</w:t>
            </w:r>
          </w:p>
        </w:tc>
      </w:tr>
      <w:tr w:rsidR="00E16B30" w:rsidRPr="00192B8B" w:rsidTr="003A0CBE">
        <w:trPr>
          <w:trHeight w:hRule="exact" w:val="340"/>
        </w:trPr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E16B30" w:rsidRPr="00192B8B" w:rsidRDefault="00E16B30" w:rsidP="00E16B30">
            <w:pPr>
              <w:spacing w:line="276" w:lineRule="auto"/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  <w:tc>
          <w:tcPr>
            <w:tcW w:w="73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E16B30" w:rsidRPr="00192B8B" w:rsidRDefault="00E16B30" w:rsidP="00E16B30">
            <w:pPr>
              <w:spacing w:line="276" w:lineRule="auto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16B30" w:rsidRPr="00192B8B" w:rsidRDefault="00E16B30" w:rsidP="00E16B30">
            <w:pPr>
              <w:spacing w:line="276" w:lineRule="auto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  <w:tc>
          <w:tcPr>
            <w:tcW w:w="2929" w:type="dxa"/>
            <w:tcBorders>
              <w:top w:val="double" w:sz="12" w:space="0" w:color="374C80" w:themeColor="accent1" w:themeShade="BF"/>
              <w:left w:val="nil"/>
              <w:bottom w:val="nil"/>
              <w:right w:val="nil"/>
            </w:tcBorders>
            <w:vAlign w:val="center"/>
          </w:tcPr>
          <w:p w:rsidR="00E16B30" w:rsidRPr="00192B8B" w:rsidRDefault="00E16B30" w:rsidP="0099158B">
            <w:pPr>
              <w:spacing w:line="276" w:lineRule="auto"/>
              <w:ind w:left="164" w:right="-389"/>
              <w:contextualSpacing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  <w:tc>
          <w:tcPr>
            <w:tcW w:w="2930" w:type="dxa"/>
            <w:gridSpan w:val="2"/>
            <w:tcBorders>
              <w:top w:val="double" w:sz="12" w:space="0" w:color="374C80" w:themeColor="accent1" w:themeShade="BF"/>
              <w:left w:val="nil"/>
              <w:bottom w:val="nil"/>
              <w:right w:val="nil"/>
            </w:tcBorders>
            <w:vAlign w:val="center"/>
          </w:tcPr>
          <w:p w:rsidR="00E16B30" w:rsidRPr="00192B8B" w:rsidRDefault="00E16B30" w:rsidP="0099158B">
            <w:pPr>
              <w:spacing w:line="276" w:lineRule="auto"/>
              <w:ind w:left="164" w:right="-389"/>
              <w:contextualSpacing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  <w:tc>
          <w:tcPr>
            <w:tcW w:w="2930" w:type="dxa"/>
            <w:gridSpan w:val="2"/>
            <w:tcBorders>
              <w:top w:val="double" w:sz="12" w:space="0" w:color="374C80" w:themeColor="accent1" w:themeShade="BF"/>
              <w:left w:val="nil"/>
              <w:bottom w:val="nil"/>
              <w:right w:val="nil"/>
            </w:tcBorders>
            <w:vAlign w:val="center"/>
          </w:tcPr>
          <w:p w:rsidR="00E16B30" w:rsidRPr="00192B8B" w:rsidRDefault="00E16B30" w:rsidP="0099158B">
            <w:pPr>
              <w:spacing w:line="276" w:lineRule="auto"/>
              <w:ind w:left="164" w:right="-389"/>
              <w:contextualSpacing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</w:tr>
      <w:tr w:rsidR="00E16B30" w:rsidRPr="00192B8B" w:rsidTr="0099158B">
        <w:trPr>
          <w:trHeight w:hRule="exact" w:val="340"/>
        </w:trPr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E16B30" w:rsidRPr="00192B8B" w:rsidRDefault="003A0CBE" w:rsidP="00E16B30">
            <w:pPr>
              <w:spacing w:line="276" w:lineRule="auto"/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noProof/>
                <w:lang w:val="es-AR" w:eastAsia="es-AR"/>
              </w:rPr>
              <mc:AlternateContent>
                <mc:Choice Requires="wpg">
                  <w:drawing>
                    <wp:anchor distT="0" distB="0" distL="114300" distR="114300" simplePos="0" relativeHeight="251713536" behindDoc="0" locked="0" layoutInCell="1" allowOverlap="1" wp14:anchorId="360C09DD" wp14:editId="06E32FCA">
                      <wp:simplePos x="0" y="0"/>
                      <wp:positionH relativeFrom="margin">
                        <wp:posOffset>-49530</wp:posOffset>
                      </wp:positionH>
                      <wp:positionV relativeFrom="paragraph">
                        <wp:posOffset>3810</wp:posOffset>
                      </wp:positionV>
                      <wp:extent cx="3943350" cy="942975"/>
                      <wp:effectExtent l="19050" t="19050" r="95250" b="28575"/>
                      <wp:wrapNone/>
                      <wp:docPr id="34" name="Grupo 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943350" cy="942975"/>
                                <a:chOff x="-85735" y="914798"/>
                                <a:chExt cx="3943778" cy="944171"/>
                              </a:xfrm>
                            </wpg:grpSpPr>
                            <wps:wsp>
                              <wps:cNvPr id="35" name="Cuadro de texto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-85735" y="914798"/>
                                  <a:ext cx="2352930" cy="944171"/>
                                </a:xfrm>
                                <a:prstGeom prst="round2Diag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28575">
                                  <a:solidFill>
                                    <a:schemeClr val="bg2">
                                      <a:lumMod val="50000"/>
                                    </a:schemeClr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3A0CBE" w:rsidRDefault="003A0CBE" w:rsidP="003A0CBE">
                                    <w:pPr>
                                      <w:pStyle w:val="Prrafodelista"/>
                                      <w:numPr>
                                        <w:ilvl w:val="0"/>
                                        <w:numId w:val="43"/>
                                      </w:numPr>
                                    </w:pPr>
                                    <w:r w:rsidRPr="00A72D3A">
                                      <w:rPr>
                                        <w:b/>
                                      </w:rPr>
                                      <w:t>Fuente</w:t>
                                    </w:r>
                                    <w:r>
                                      <w:t xml:space="preserve">: </w:t>
                                    </w:r>
                                    <w:proofErr w:type="spellStart"/>
                                    <w:r>
                                      <w:t>Tahoma</w:t>
                                    </w:r>
                                    <w:proofErr w:type="spellEnd"/>
                                    <w:r>
                                      <w:t xml:space="preserve"> </w:t>
                                    </w:r>
                                    <w:proofErr w:type="spellStart"/>
                                    <w:r>
                                      <w:t>bold</w:t>
                                    </w:r>
                                    <w:proofErr w:type="spellEnd"/>
                                  </w:p>
                                  <w:p w:rsidR="003A0CBE" w:rsidRDefault="003A0CBE" w:rsidP="003A0CBE">
                                    <w:pPr>
                                      <w:pStyle w:val="Prrafodelista"/>
                                      <w:numPr>
                                        <w:ilvl w:val="1"/>
                                        <w:numId w:val="43"/>
                                      </w:numPr>
                                      <w:ind w:left="567"/>
                                    </w:pPr>
                                    <w:r>
                                      <w:t>Tamaño: 24pt</w:t>
                                    </w:r>
                                  </w:p>
                                  <w:p w:rsidR="003A0CBE" w:rsidRDefault="003A0CBE" w:rsidP="003A0CBE">
                                    <w:pPr>
                                      <w:pStyle w:val="Prrafodelista"/>
                                      <w:numPr>
                                        <w:ilvl w:val="1"/>
                                        <w:numId w:val="43"/>
                                      </w:numPr>
                                      <w:ind w:left="567"/>
                                    </w:pPr>
                                    <w:r>
                                      <w:t>Color: C</w:t>
                                    </w:r>
                                    <w:proofErr w:type="gramStart"/>
                                    <w:r>
                                      <w:t>:38</w:t>
                                    </w:r>
                                    <w:proofErr w:type="gramEnd"/>
                                    <w:r>
                                      <w:t xml:space="preserve"> M:38 Y:0 K:14</w:t>
                                    </w:r>
                                  </w:p>
                                  <w:p w:rsidR="003A0CBE" w:rsidRDefault="003A0CBE" w:rsidP="003A0CBE">
                                    <w:pPr>
                                      <w:pStyle w:val="Prrafodelista"/>
                                      <w:numPr>
                                        <w:ilvl w:val="1"/>
                                        <w:numId w:val="43"/>
                                      </w:numPr>
                                      <w:ind w:left="567"/>
                                    </w:pPr>
                                    <w:r>
                                      <w:t>Alineación: centrar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36" name="Conector recto de flecha 36"/>
                              <wps:cNvCnPr/>
                              <wps:spPr>
                                <a:xfrm>
                                  <a:off x="2267195" y="1172085"/>
                                  <a:ext cx="1590848" cy="304862"/>
                                </a:xfrm>
                                <a:prstGeom prst="straightConnector1">
                                  <a:avLst/>
                                </a:prstGeom>
                                <a:ln w="38100">
                                  <a:solidFill>
                                    <a:schemeClr val="bg2">
                                      <a:lumMod val="50000"/>
                                    </a:schemeClr>
                                  </a:solidFill>
                                  <a:tailEnd type="triangle"/>
                                </a:ln>
                                <a:effectLst>
                                  <a:outerShdw blurRad="50800" dist="38100" dir="5400000" algn="t" rotWithShape="0">
                                    <a:prstClr val="black">
                                      <a:alpha val="40000"/>
                                    </a:prstClr>
                                  </a:outerShdw>
                                </a:effectLst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360C09DD" id="_x0000_s1062" style="position:absolute;left:0;text-align:left;margin-left:-3.9pt;margin-top:.3pt;width:310.5pt;height:74.25pt;z-index:251713536;mso-position-horizontal-relative:margin;mso-width-relative:margin;mso-height-relative:margin" coordorigin="-857,9147" coordsize="39437,944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">
                      <v:shape id="Cuadro de texto 2" o:spid="_x0000_s1063" style="position:absolute;left:-857;top:9147;width:23528;height:9442;visibility:visible;mso-wrap-style:square;v-text-anchor:top" coordsize="2352930,94417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yf8z8YA&#10;AADbAAAADwAAAGRycy9kb3ducmV2LnhtbESPX2vCQBDE3wt+h2MLfdNLKxWNnmIrKe2L4B8Q35bc&#10;NgnN7aW5raZ+eq8g9HGYmd8ws0XnanWiNlSeDTwOElDEubcVFwb2u6w/BhUE2WLtmQz8UoDFvHc3&#10;w9T6M2/otJVCRQiHFA2UIk2qdchLchgGviGO3qdvHUqUbaFti+cId7V+SpKRdlhxXCixodeS8q/t&#10;jzOwzg5SrLpk9DY5fF/o5WOS6aMY83DfLaeghDr5D9/a79bA8Bn+vsQfoO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yf8z8YAAADbAAAADwAAAAAAAAAAAAAAAACYAgAAZHJz&#10;L2Rvd25yZXYueG1sUEsFBgAAAAAEAAQA9QAAAIsDAAAAAA==&#10;" adj="-11796480,,5400" path="m157365,l2352930,r,l2352930,786806v,86910,-70455,157365,-157365,157365l,944171r,l,157365c,70455,70455,,157365,xe" strokecolor="#0e56c3 [1614]" strokeweight="2.25pt">
                        <v:stroke joinstyle="miter"/>
                        <v:formulas/>
                        <v:path o:connecttype="custom" o:connectlocs="157365,0;2352930,0;2352930,0;2352930,786806;2195565,944171;0,944171;0,944171;0,157365;157365,0" o:connectangles="0,0,0,0,0,0,0,0,0" textboxrect="0,0,2352930,944171"/>
                        <v:textbox>
                          <w:txbxContent>
                            <w:p w:rsidR="003A0CBE" w:rsidRDefault="003A0CBE" w:rsidP="003A0CBE">
                              <w:pPr>
                                <w:pStyle w:val="Prrafodelista"/>
                                <w:numPr>
                                  <w:ilvl w:val="0"/>
                                  <w:numId w:val="43"/>
                                </w:numPr>
                              </w:pPr>
                              <w:r w:rsidRPr="00A72D3A">
                                <w:rPr>
                                  <w:b/>
                                </w:rPr>
                                <w:t>Fuente</w:t>
                              </w:r>
                              <w:r>
                                <w:t xml:space="preserve">: </w:t>
                              </w:r>
                              <w:proofErr w:type="spellStart"/>
                              <w:r>
                                <w:t>Tahoma</w:t>
                              </w:r>
                              <w:proofErr w:type="spellEnd"/>
                              <w:r>
                                <w:t xml:space="preserve"> </w:t>
                              </w:r>
                              <w:proofErr w:type="spellStart"/>
                              <w:r>
                                <w:t>bold</w:t>
                              </w:r>
                              <w:proofErr w:type="spellEnd"/>
                            </w:p>
                            <w:p w:rsidR="003A0CBE" w:rsidRDefault="003A0CBE" w:rsidP="003A0CBE">
                              <w:pPr>
                                <w:pStyle w:val="Prrafodelista"/>
                                <w:numPr>
                                  <w:ilvl w:val="1"/>
                                  <w:numId w:val="43"/>
                                </w:numPr>
                                <w:ind w:left="567"/>
                              </w:pPr>
                              <w:r>
                                <w:t xml:space="preserve">Tamaño: </w:t>
                              </w:r>
                              <w:r>
                                <w:t>24</w:t>
                              </w:r>
                              <w:r>
                                <w:t>pt</w:t>
                              </w:r>
                            </w:p>
                            <w:p w:rsidR="003A0CBE" w:rsidRDefault="003A0CBE" w:rsidP="003A0CBE">
                              <w:pPr>
                                <w:pStyle w:val="Prrafodelista"/>
                                <w:numPr>
                                  <w:ilvl w:val="1"/>
                                  <w:numId w:val="43"/>
                                </w:numPr>
                                <w:ind w:left="567"/>
                              </w:pPr>
                              <w:r>
                                <w:t>Color: C</w:t>
                              </w:r>
                              <w:proofErr w:type="gramStart"/>
                              <w:r>
                                <w:t>:38</w:t>
                              </w:r>
                              <w:proofErr w:type="gramEnd"/>
                              <w:r>
                                <w:t xml:space="preserve"> M:38 Y:0 K:14</w:t>
                              </w:r>
                            </w:p>
                            <w:p w:rsidR="003A0CBE" w:rsidRDefault="003A0CBE" w:rsidP="003A0CBE">
                              <w:pPr>
                                <w:pStyle w:val="Prrafodelista"/>
                                <w:numPr>
                                  <w:ilvl w:val="1"/>
                                  <w:numId w:val="43"/>
                                </w:numPr>
                                <w:ind w:left="567"/>
                              </w:pPr>
                              <w:r>
                                <w:t>Alineación: centrar</w:t>
                              </w:r>
                            </w:p>
                          </w:txbxContent>
                        </v:textbox>
                      </v:shape>
                      <v:shape id="Conector recto de flecha 36" o:spid="_x0000_s1064" type="#_x0000_t32" style="position:absolute;left:22671;top:11720;width:15909;height:3049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NYv6L8AAADbAAAADwAAAGRycy9kb3ducmV2LnhtbESPzQrCMBCE74LvEFbwpqk/iFSjiKLo&#10;wUPVg8elWdtisylN1Pr2RhA8DjPzDTNfNqYUT6pdYVnBoB+BIE6tLjhTcDlve1MQziNrLC2Tgjc5&#10;WC7arTnG2r44oefJZyJA2MWoIPe+iqV0aU4GXd9WxMG72dqgD7LOpK7xFeCmlMMomkiDBYeFHCta&#10;55TeTw+jIJFMA0xWh3e1O8qrPV43xXSsVLfTrGYgPDX+H/6191rBaALfL+EHyMUH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8NYv6L8AAADbAAAADwAAAAAAAAAAAAAAAACh&#10;AgAAZHJzL2Rvd25yZXYueG1sUEsFBgAAAAAEAAQA+QAAAI0DAAAAAA==&#10;" strokecolor="#0e56c3 [1614]" strokeweight="3pt">
                        <v:stroke endarrow="block" joinstyle="miter"/>
                        <v:shadow on="t" color="black" opacity="26214f" origin=",-.5" offset="0,3pt"/>
                      </v:shape>
                      <w10:wrap anchorx="margin"/>
                    </v:group>
                  </w:pict>
                </mc:Fallback>
              </mc:AlternateContent>
            </w:r>
          </w:p>
        </w:tc>
        <w:tc>
          <w:tcPr>
            <w:tcW w:w="73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E16B30" w:rsidRPr="00192B8B" w:rsidRDefault="003A0CBE" w:rsidP="00E16B30">
            <w:pPr>
              <w:spacing w:line="276" w:lineRule="auto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noProof/>
                <w:lang w:val="es-AR" w:eastAsia="es-AR"/>
              </w:rPr>
              <mc:AlternateContent>
                <mc:Choice Requires="wpg">
                  <w:drawing>
                    <wp:anchor distT="0" distB="0" distL="114300" distR="114300" simplePos="0" relativeHeight="251711488" behindDoc="0" locked="0" layoutInCell="1" allowOverlap="1" wp14:anchorId="0527D26B" wp14:editId="63BFFE54">
                      <wp:simplePos x="0" y="0"/>
                      <wp:positionH relativeFrom="column">
                        <wp:posOffset>4551045</wp:posOffset>
                      </wp:positionH>
                      <wp:positionV relativeFrom="paragraph">
                        <wp:posOffset>32385</wp:posOffset>
                      </wp:positionV>
                      <wp:extent cx="5967730" cy="1581150"/>
                      <wp:effectExtent l="57150" t="19050" r="13970" b="19050"/>
                      <wp:wrapNone/>
                      <wp:docPr id="8" name="Grupo 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967730" cy="1581150"/>
                                <a:chOff x="-3081398" y="285724"/>
                                <a:chExt cx="5970275" cy="1584362"/>
                              </a:xfrm>
                            </wpg:grpSpPr>
                            <wps:wsp>
                              <wps:cNvPr id="13" name="Cuadro de texto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586914" y="285724"/>
                                  <a:ext cx="2301963" cy="1584362"/>
                                </a:xfrm>
                                <a:prstGeom prst="round2Diag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28575">
                                  <a:solidFill>
                                    <a:schemeClr val="bg2">
                                      <a:lumMod val="50000"/>
                                    </a:schemeClr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3A0CBE" w:rsidRDefault="003A0CBE" w:rsidP="003A0CBE">
                                    <w:pPr>
                                      <w:pStyle w:val="Prrafodelista"/>
                                      <w:numPr>
                                        <w:ilvl w:val="0"/>
                                        <w:numId w:val="43"/>
                                      </w:numPr>
                                    </w:pPr>
                                    <w:r>
                                      <w:t xml:space="preserve">Fuente: </w:t>
                                    </w:r>
                                    <w:proofErr w:type="spellStart"/>
                                    <w:r>
                                      <w:t>Tahoma</w:t>
                                    </w:r>
                                    <w:proofErr w:type="spellEnd"/>
                                    <w:r>
                                      <w:t xml:space="preserve"> regular</w:t>
                                    </w:r>
                                  </w:p>
                                  <w:p w:rsidR="003A0CBE" w:rsidRDefault="003A0CBE" w:rsidP="003A0CBE">
                                    <w:pPr>
                                      <w:pStyle w:val="Prrafodelista"/>
                                      <w:numPr>
                                        <w:ilvl w:val="0"/>
                                        <w:numId w:val="43"/>
                                      </w:numPr>
                                    </w:pPr>
                                    <w:r>
                                      <w:t>Tamaño: 11pt</w:t>
                                    </w:r>
                                  </w:p>
                                  <w:p w:rsidR="003A0CBE" w:rsidRDefault="003A0CBE" w:rsidP="003A0CBE">
                                    <w:pPr>
                                      <w:pStyle w:val="Prrafodelista"/>
                                      <w:numPr>
                                        <w:ilvl w:val="0"/>
                                        <w:numId w:val="43"/>
                                      </w:numPr>
                                    </w:pPr>
                                    <w:r>
                                      <w:t>Interlineado: 16pt</w:t>
                                    </w:r>
                                  </w:p>
                                  <w:p w:rsidR="003A0CBE" w:rsidRDefault="003A0CBE" w:rsidP="003A0CBE">
                                    <w:pPr>
                                      <w:pStyle w:val="Prrafodelista"/>
                                      <w:numPr>
                                        <w:ilvl w:val="0"/>
                                        <w:numId w:val="43"/>
                                      </w:numPr>
                                    </w:pPr>
                                    <w:r>
                                      <w:t>Color: blanco</w:t>
                                    </w:r>
                                  </w:p>
                                  <w:p w:rsidR="003A0CBE" w:rsidRDefault="003A0CBE" w:rsidP="003A0CBE">
                                    <w:pPr>
                                      <w:pStyle w:val="Prrafodelista"/>
                                      <w:numPr>
                                        <w:ilvl w:val="0"/>
                                        <w:numId w:val="43"/>
                                      </w:numPr>
                                    </w:pPr>
                                    <w:r>
                                      <w:t>Interlineado: justificado con última línea a la izquierda.</w:t>
                                    </w:r>
                                  </w:p>
                                  <w:p w:rsidR="003A0CBE" w:rsidRDefault="003A0CBE" w:rsidP="003A0CBE">
                                    <w:pPr>
                                      <w:pStyle w:val="Prrafodelista"/>
                                      <w:numPr>
                                        <w:ilvl w:val="0"/>
                                        <w:numId w:val="43"/>
                                      </w:numPr>
                                    </w:pPr>
                                    <w:r>
                                      <w:t>Sin separación de sílabas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14" name="Conector recto de flecha 14"/>
                              <wps:cNvCnPr/>
                              <wps:spPr>
                                <a:xfrm flipH="1">
                                  <a:off x="-3081398" y="819668"/>
                                  <a:ext cx="3668313" cy="468266"/>
                                </a:xfrm>
                                <a:prstGeom prst="straightConnector1">
                                  <a:avLst/>
                                </a:prstGeom>
                                <a:ln w="38100">
                                  <a:solidFill>
                                    <a:schemeClr val="bg2">
                                      <a:lumMod val="50000"/>
                                    </a:schemeClr>
                                  </a:solidFill>
                                  <a:tailEnd type="triangle"/>
                                </a:ln>
                                <a:effectLst>
                                  <a:outerShdw blurRad="50800" dist="38100" dir="5400000" algn="t" rotWithShape="0">
                                    <a:prstClr val="black">
                                      <a:alpha val="40000"/>
                                    </a:prstClr>
                                  </a:outerShdw>
                                </a:effectLst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0527D26B" id="_x0000_s1065" style="position:absolute;margin-left:358.35pt;margin-top:2.55pt;width:469.9pt;height:124.5pt;z-index:251711488;mso-width-relative:margin;mso-height-relative:margin" coordorigin="-30813,2857" coordsize="59702,158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">
                      <v:shape id="Cuadro de texto 2" o:spid="_x0000_s1066" style="position:absolute;left:5869;top:2857;width:23019;height:15843;visibility:visible;mso-wrap-style:square;v-text-anchor:top" coordsize="2301963,158436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nwkjsIA&#10;AADbAAAADwAAAGRycy9kb3ducmV2LnhtbERPTWvCQBC9F/oflin0VjetoG3qGhqhoLcmerC3ITvN&#10;BrOzIbvG5N+7QsHbPN7nrLLRtmKg3jeOFbzOEhDEldMN1woO+++XdxA+IGtsHZOCiTxk68eHFaba&#10;XbigoQy1iCHsU1RgQuhSKX1lyKKfuY44cn+utxgi7Gupe7zEcNvKtyRZSIsNxwaDHW0MVafybBXM&#10;h12SH5vthzmaMv+h4jAtf09KPT+NX58gAo3hLv53b3WcP4fbL/EAub4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SfCSOwgAAANsAAAAPAAAAAAAAAAAAAAAAAJgCAABkcnMvZG93&#10;bnJldi54bWxQSwUGAAAAAAQABAD1AAAAhwMAAAAA&#10;" adj="-11796480,,5400" path="m264066,l2301963,r,l2301963,1320296v,145840,-118226,264066,-264066,264066l,1584362r,l,264066c,118226,118226,,264066,xe" strokecolor="#0e56c3 [1614]" strokeweight="2.25pt">
                        <v:stroke joinstyle="miter"/>
                        <v:formulas/>
                        <v:path o:connecttype="custom" o:connectlocs="264066,0;2301963,0;2301963,0;2301963,1320296;2037897,1584362;0,1584362;0,1584362;0,264066;264066,0" o:connectangles="0,0,0,0,0,0,0,0,0" textboxrect="0,0,2301963,1584362"/>
                        <v:textbox>
                          <w:txbxContent>
                            <w:p w:rsidR="003A0CBE" w:rsidRDefault="003A0CBE" w:rsidP="003A0CBE">
                              <w:pPr>
                                <w:pStyle w:val="Prrafodelista"/>
                                <w:numPr>
                                  <w:ilvl w:val="0"/>
                                  <w:numId w:val="43"/>
                                </w:numPr>
                              </w:pPr>
                              <w:r>
                                <w:t xml:space="preserve">Fuente: </w:t>
                              </w:r>
                              <w:proofErr w:type="spellStart"/>
                              <w:r>
                                <w:t>Tahoma</w:t>
                              </w:r>
                              <w:proofErr w:type="spellEnd"/>
                              <w:r>
                                <w:t xml:space="preserve"> regular</w:t>
                              </w:r>
                            </w:p>
                            <w:p w:rsidR="003A0CBE" w:rsidRDefault="003A0CBE" w:rsidP="003A0CBE">
                              <w:pPr>
                                <w:pStyle w:val="Prrafodelista"/>
                                <w:numPr>
                                  <w:ilvl w:val="0"/>
                                  <w:numId w:val="43"/>
                                </w:numPr>
                              </w:pPr>
                              <w:r>
                                <w:t>Tamaño: 11pt</w:t>
                              </w:r>
                            </w:p>
                            <w:p w:rsidR="003A0CBE" w:rsidRDefault="003A0CBE" w:rsidP="003A0CBE">
                              <w:pPr>
                                <w:pStyle w:val="Prrafodelista"/>
                                <w:numPr>
                                  <w:ilvl w:val="0"/>
                                  <w:numId w:val="43"/>
                                </w:numPr>
                              </w:pPr>
                              <w:r>
                                <w:t>Interlineado: 16pt</w:t>
                              </w:r>
                            </w:p>
                            <w:p w:rsidR="003A0CBE" w:rsidRDefault="003A0CBE" w:rsidP="003A0CBE">
                              <w:pPr>
                                <w:pStyle w:val="Prrafodelista"/>
                                <w:numPr>
                                  <w:ilvl w:val="0"/>
                                  <w:numId w:val="43"/>
                                </w:numPr>
                              </w:pPr>
                              <w:r>
                                <w:t>Color: blanco</w:t>
                              </w:r>
                            </w:p>
                            <w:p w:rsidR="003A0CBE" w:rsidRDefault="003A0CBE" w:rsidP="003A0CBE">
                              <w:pPr>
                                <w:pStyle w:val="Prrafodelista"/>
                                <w:numPr>
                                  <w:ilvl w:val="0"/>
                                  <w:numId w:val="43"/>
                                </w:numPr>
                              </w:pPr>
                              <w:r>
                                <w:t>Interlineado: justificado con última línea a la izquierda.</w:t>
                              </w:r>
                            </w:p>
                            <w:p w:rsidR="003A0CBE" w:rsidRDefault="003A0CBE" w:rsidP="003A0CBE">
                              <w:pPr>
                                <w:pStyle w:val="Prrafodelista"/>
                                <w:numPr>
                                  <w:ilvl w:val="0"/>
                                  <w:numId w:val="43"/>
                                </w:numPr>
                              </w:pPr>
                              <w:r>
                                <w:t>Sin separación de sílabas</w:t>
                              </w:r>
                            </w:p>
                          </w:txbxContent>
                        </v:textbox>
                      </v:shape>
                      <v:shape id="Conector recto de flecha 14" o:spid="_x0000_s1067" type="#_x0000_t32" style="position:absolute;left:-30813;top:8196;width:36682;height:4683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wiH18EAAADbAAAADwAAAGRycy9kb3ducmV2LnhtbERPTWvCQBC9C/6HZYTezEYpwaauokKh&#10;PZWuQq9DdpoEs7Mxu03S/PpuoeBtHu9ztvvRNqKnzteOFaySFARx4UzNpYLL+WW5AeEDssHGMSn4&#10;IQ/73Xy2xdy4gT+o16EUMYR9jgqqENpcSl9UZNEnriWO3JfrLIYIu1KaDocYbhu5TtNMWqw5NlTY&#10;0qmi4qq/rQL9Gerp9v6U6Ukf/Rthc1yPK6UeFuPhGUSgMdzF/+5XE+c/wt8v8QC5+wU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zCIfXwQAAANsAAAAPAAAAAAAAAAAAAAAA&#10;AKECAABkcnMvZG93bnJldi54bWxQSwUGAAAAAAQABAD5AAAAjwMAAAAA&#10;" strokecolor="#0e56c3 [1614]" strokeweight="3pt">
                        <v:stroke endarrow="block" joinstyle="miter"/>
                        <v:shadow on="t" color="black" opacity="26214f" origin=",-.5" offset="0,3pt"/>
                      </v:shape>
                    </v:group>
                  </w:pict>
                </mc:Fallback>
              </mc:AlternateConten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16B30" w:rsidRPr="00192B8B" w:rsidRDefault="00E16B30" w:rsidP="00E16B30">
            <w:pPr>
              <w:spacing w:line="276" w:lineRule="auto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  <w:tc>
          <w:tcPr>
            <w:tcW w:w="292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16B30" w:rsidRPr="00192B8B" w:rsidRDefault="00E16B30" w:rsidP="0099158B">
            <w:pPr>
              <w:spacing w:line="276" w:lineRule="auto"/>
              <w:ind w:left="164" w:right="-389"/>
              <w:contextualSpacing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  <w:tc>
          <w:tcPr>
            <w:tcW w:w="293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16B30" w:rsidRPr="00192B8B" w:rsidRDefault="00E16B30" w:rsidP="0099158B">
            <w:pPr>
              <w:spacing w:line="276" w:lineRule="auto"/>
              <w:ind w:left="164" w:right="-389"/>
              <w:contextualSpacing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  <w:tc>
          <w:tcPr>
            <w:tcW w:w="293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16B30" w:rsidRPr="00192B8B" w:rsidRDefault="00E16B30" w:rsidP="0099158B">
            <w:pPr>
              <w:spacing w:line="276" w:lineRule="auto"/>
              <w:ind w:left="164" w:right="-389"/>
              <w:contextualSpacing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</w:tr>
      <w:tr w:rsidR="00E16B30" w:rsidRPr="00192B8B" w:rsidTr="0099158B">
        <w:trPr>
          <w:trHeight w:hRule="exact" w:val="80"/>
        </w:trPr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E16B30" w:rsidRPr="00192B8B" w:rsidRDefault="00E16B30" w:rsidP="00E16B30">
            <w:pPr>
              <w:spacing w:line="276" w:lineRule="auto"/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  <w:tc>
          <w:tcPr>
            <w:tcW w:w="73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E16B30" w:rsidRPr="00192B8B" w:rsidRDefault="00E16B30" w:rsidP="00E16B30">
            <w:pPr>
              <w:spacing w:line="276" w:lineRule="auto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16B30" w:rsidRPr="00192B8B" w:rsidRDefault="00E16B30" w:rsidP="00E16B30">
            <w:pPr>
              <w:spacing w:line="276" w:lineRule="auto"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  <w:tc>
          <w:tcPr>
            <w:tcW w:w="3969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16B30" w:rsidRPr="00192B8B" w:rsidRDefault="00E16B30" w:rsidP="00E16B30">
            <w:pPr>
              <w:spacing w:line="276" w:lineRule="auto"/>
              <w:ind w:left="164" w:right="-389"/>
              <w:contextualSpacing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  <w:tc>
          <w:tcPr>
            <w:tcW w:w="2552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16B30" w:rsidRPr="00192B8B" w:rsidRDefault="00E16B30" w:rsidP="00E16B30">
            <w:pPr>
              <w:spacing w:line="276" w:lineRule="auto"/>
              <w:ind w:left="164" w:right="-389"/>
              <w:contextualSpacing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16B30" w:rsidRPr="00192B8B" w:rsidRDefault="00E16B30" w:rsidP="00E16B30">
            <w:pPr>
              <w:spacing w:line="276" w:lineRule="auto"/>
              <w:ind w:left="164" w:right="-389"/>
              <w:contextualSpacing/>
              <w:rPr>
                <w:rFonts w:ascii="Arial" w:eastAsia="Calibri" w:hAnsi="Arial" w:cs="Arial"/>
                <w:noProof/>
                <w:sz w:val="20"/>
                <w:szCs w:val="20"/>
              </w:rPr>
            </w:pPr>
          </w:p>
        </w:tc>
      </w:tr>
      <w:tr w:rsidR="00E16B30" w:rsidRPr="00192B8B" w:rsidTr="002D6D35">
        <w:trPr>
          <w:trHeight w:val="2835"/>
        </w:trPr>
        <w:tc>
          <w:tcPr>
            <w:tcW w:w="17289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E16B30" w:rsidRPr="00192B8B" w:rsidRDefault="000459BB" w:rsidP="00E16B30">
            <w:pPr>
              <w:spacing w:line="276" w:lineRule="auto"/>
              <w:ind w:left="164" w:right="-389"/>
              <w:contextualSpacing/>
              <w:jc w:val="center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noProof/>
                <w:lang w:val="es-AR" w:eastAsia="es-AR"/>
              </w:rPr>
              <mc:AlternateContent>
                <mc:Choice Requires="wpg">
                  <w:drawing>
                    <wp:anchor distT="0" distB="0" distL="114300" distR="114300" simplePos="0" relativeHeight="251697152" behindDoc="0" locked="0" layoutInCell="1" allowOverlap="1" wp14:anchorId="0ED4E66C" wp14:editId="18986F24">
                      <wp:simplePos x="0" y="0"/>
                      <wp:positionH relativeFrom="margin">
                        <wp:posOffset>-49530</wp:posOffset>
                      </wp:positionH>
                      <wp:positionV relativeFrom="paragraph">
                        <wp:posOffset>1070610</wp:posOffset>
                      </wp:positionV>
                      <wp:extent cx="2819400" cy="2257425"/>
                      <wp:effectExtent l="19050" t="38100" r="57150" b="28575"/>
                      <wp:wrapNone/>
                      <wp:docPr id="1239690893" name="Grupo 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819400" cy="2257425"/>
                                <a:chOff x="-1" y="0"/>
                                <a:chExt cx="2819706" cy="2258403"/>
                              </a:xfrm>
                            </wpg:grpSpPr>
                            <wps:wsp>
                              <wps:cNvPr id="178587685" name="Cuadro de texto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-1" y="0"/>
                                  <a:ext cx="2352930" cy="2258403"/>
                                </a:xfrm>
                                <a:prstGeom prst="round2Diag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28575">
                                  <a:solidFill>
                                    <a:schemeClr val="bg2">
                                      <a:lumMod val="50000"/>
                                    </a:schemeClr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AE379C" w:rsidRDefault="00A72D3A" w:rsidP="00BC0812">
                                    <w:pPr>
                                      <w:pStyle w:val="Prrafodelista"/>
                                      <w:numPr>
                                        <w:ilvl w:val="0"/>
                                        <w:numId w:val="43"/>
                                      </w:numPr>
                                    </w:pPr>
                                    <w:r w:rsidRPr="00A72D3A">
                                      <w:rPr>
                                        <w:b/>
                                      </w:rPr>
                                      <w:t>Fuente</w:t>
                                    </w:r>
                                    <w:r>
                                      <w:t>: Arial Black</w:t>
                                    </w:r>
                                  </w:p>
                                  <w:p w:rsidR="00A72D3A" w:rsidRDefault="00A72D3A" w:rsidP="00A72D3A">
                                    <w:pPr>
                                      <w:pStyle w:val="Prrafodelista"/>
                                      <w:numPr>
                                        <w:ilvl w:val="1"/>
                                        <w:numId w:val="43"/>
                                      </w:numPr>
                                      <w:ind w:left="567"/>
                                    </w:pPr>
                                    <w:r>
                                      <w:t>Tamaño: 80pt</w:t>
                                    </w:r>
                                  </w:p>
                                  <w:p w:rsidR="00A72D3A" w:rsidRDefault="00A72D3A" w:rsidP="00A72D3A">
                                    <w:pPr>
                                      <w:pStyle w:val="Prrafodelista"/>
                                      <w:numPr>
                                        <w:ilvl w:val="1"/>
                                        <w:numId w:val="43"/>
                                      </w:numPr>
                                      <w:ind w:left="567"/>
                                    </w:pPr>
                                    <w:r>
                                      <w:t>Tracking: 20</w:t>
                                    </w:r>
                                  </w:p>
                                  <w:p w:rsidR="00A72D3A" w:rsidRDefault="00E8555A" w:rsidP="00A72D3A">
                                    <w:pPr>
                                      <w:pStyle w:val="Prrafodelista"/>
                                      <w:numPr>
                                        <w:ilvl w:val="1"/>
                                        <w:numId w:val="43"/>
                                      </w:numPr>
                                      <w:ind w:left="567"/>
                                    </w:pPr>
                                    <w:r>
                                      <w:t>Efect</w:t>
                                    </w:r>
                                    <w:bookmarkStart w:id="1" w:name="_GoBack"/>
                                    <w:bookmarkEnd w:id="1"/>
                                    <w:r>
                                      <w:t>o</w:t>
                                    </w:r>
                                    <w:r w:rsidR="00A72D3A">
                                      <w:t>: Mayúsculas</w:t>
                                    </w:r>
                                  </w:p>
                                  <w:p w:rsidR="00A72D3A" w:rsidRPr="00A72D3A" w:rsidRDefault="00A72D3A" w:rsidP="00A72D3A">
                                    <w:pPr>
                                      <w:pStyle w:val="Prrafodelista"/>
                                      <w:numPr>
                                        <w:ilvl w:val="1"/>
                                        <w:numId w:val="43"/>
                                      </w:numPr>
                                      <w:ind w:left="567"/>
                                      <w:rPr>
                                        <w:b/>
                                      </w:rPr>
                                    </w:pPr>
                                    <w:r w:rsidRPr="00A72D3A">
                                      <w:rPr>
                                        <w:b/>
                                      </w:rPr>
                                      <w:t>Deformación Arco superior</w:t>
                                    </w:r>
                                  </w:p>
                                  <w:p w:rsidR="00A72D3A" w:rsidRDefault="00A72D3A" w:rsidP="00A72D3A">
                                    <w:pPr>
                                      <w:pStyle w:val="Prrafodelista"/>
                                      <w:numPr>
                                        <w:ilvl w:val="2"/>
                                        <w:numId w:val="43"/>
                                      </w:numPr>
                                      <w:ind w:left="1134"/>
                                    </w:pPr>
                                    <w:r>
                                      <w:t>Horizontal</w:t>
                                    </w:r>
                                  </w:p>
                                  <w:p w:rsidR="00A72D3A" w:rsidRDefault="00A72D3A" w:rsidP="00A72D3A">
                                    <w:pPr>
                                      <w:pStyle w:val="Prrafodelista"/>
                                      <w:numPr>
                                        <w:ilvl w:val="2"/>
                                        <w:numId w:val="43"/>
                                      </w:numPr>
                                      <w:ind w:left="1134"/>
                                    </w:pPr>
                                    <w:r>
                                      <w:t>Curvar: +45</w:t>
                                    </w:r>
                                  </w:p>
                                  <w:p w:rsidR="00A72D3A" w:rsidRDefault="00A72D3A" w:rsidP="00A72D3A">
                                    <w:pPr>
                                      <w:pStyle w:val="Prrafodelista"/>
                                      <w:numPr>
                                        <w:ilvl w:val="0"/>
                                        <w:numId w:val="43"/>
                                      </w:numPr>
                                    </w:pPr>
                                    <w:r>
                                      <w:t xml:space="preserve">Crear una máscara con </w:t>
                                    </w:r>
                                    <w:r w:rsidR="009A586C">
                                      <w:t xml:space="preserve">la imagen del </w:t>
                                    </w:r>
                                    <w:proofErr w:type="spellStart"/>
                                    <w:r w:rsidR="009A586C">
                                      <w:t>pattern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1587152060" name="Conector recto de flecha 1587152060"/>
                              <wps:cNvCnPr/>
                              <wps:spPr>
                                <a:xfrm flipV="1">
                                  <a:off x="2352929" y="85762"/>
                                  <a:ext cx="466776" cy="209642"/>
                                </a:xfrm>
                                <a:prstGeom prst="straightConnector1">
                                  <a:avLst/>
                                </a:prstGeom>
                                <a:ln w="38100">
                                  <a:solidFill>
                                    <a:schemeClr val="bg2">
                                      <a:lumMod val="50000"/>
                                    </a:schemeClr>
                                  </a:solidFill>
                                  <a:tailEnd type="triangle"/>
                                </a:ln>
                                <a:effectLst>
                                  <a:outerShdw blurRad="50800" dist="38100" dir="5400000" algn="t" rotWithShape="0">
                                    <a:prstClr val="black">
                                      <a:alpha val="40000"/>
                                    </a:prstClr>
                                  </a:outerShdw>
                                </a:effectLst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0ED4E66C" id="_x0000_s1068" style="position:absolute;left:0;text-align:left;margin-left:-3.9pt;margin-top:84.3pt;width:222pt;height:177.75pt;z-index:251697152;mso-position-horizontal-relative:margin;mso-width-relative:margin;mso-height-relative:margin" coordorigin="" coordsize="28197,2258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">
                      <v:shape id="Cuadro de texto 2" o:spid="_x0000_s1069" style="position:absolute;width:23529;height:22584;visibility:visible;mso-wrap-style:square;v-text-anchor:top" coordsize="2352930,225840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zASbcYA&#10;AADiAAAADwAAAGRycy9kb3ducmV2LnhtbERP3WrCMBS+H/gO4Qi7m6mDaqmmZYgybxzO7QGOzbEt&#10;a05KktVuT28Gwi4/vv91OZpODOR8a1nBfJaAIK6sbrlW8Pmxe8pA+ICssbNMCn7IQ1lMHtaYa3vl&#10;dxpOoRYxhH2OCpoQ+lxKXzVk0M9sTxy5i3UGQ4SultrhNYabTj4nyUIabDk2NNjTpqHq6/RtYm+S&#10;zn8Pw26/Pb/VnbmMrjq+OqUep+PLCkSgMfyL7+69jvOXWZotF1kKf5ciBlnc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zASbcYAAADiAAAADwAAAAAAAAAAAAAAAACYAgAAZHJz&#10;L2Rvd25yZXYueG1sUEsFBgAAAAAEAAQA9QAAAIsDAAAAAA==&#10;" adj="-11796480,,5400" path="m376408,l2352930,r,l2352930,1881995v,207884,-168524,376408,-376408,376408l,2258403r,l,376408c,168524,168524,,376408,xe" strokecolor="#0e56c3 [1614]" strokeweight="2.25pt">
                        <v:stroke joinstyle="miter"/>
                        <v:formulas/>
                        <v:path o:connecttype="custom" o:connectlocs="376408,0;2352930,0;2352930,0;2352930,1881995;1976522,2258403;0,2258403;0,2258403;0,376408;376408,0" o:connectangles="0,0,0,0,0,0,0,0,0" textboxrect="0,0,2352930,2258403"/>
                        <v:textbox>
                          <w:txbxContent>
                            <w:p w:rsidR="00AE379C" w:rsidRDefault="00A72D3A" w:rsidP="00BC0812">
                              <w:pPr>
                                <w:pStyle w:val="Prrafodelista"/>
                                <w:numPr>
                                  <w:ilvl w:val="0"/>
                                  <w:numId w:val="43"/>
                                </w:numPr>
                              </w:pPr>
                              <w:r w:rsidRPr="00A72D3A">
                                <w:rPr>
                                  <w:b/>
                                </w:rPr>
                                <w:t>Fuente</w:t>
                              </w:r>
                              <w:r>
                                <w:t>: Arial Black</w:t>
                              </w:r>
                            </w:p>
                            <w:p w:rsidR="00A72D3A" w:rsidRDefault="00A72D3A" w:rsidP="00A72D3A">
                              <w:pPr>
                                <w:pStyle w:val="Prrafodelista"/>
                                <w:numPr>
                                  <w:ilvl w:val="1"/>
                                  <w:numId w:val="43"/>
                                </w:numPr>
                                <w:ind w:left="567"/>
                              </w:pPr>
                              <w:r>
                                <w:t>Tamaño: 80pt</w:t>
                              </w:r>
                            </w:p>
                            <w:p w:rsidR="00A72D3A" w:rsidRDefault="00A72D3A" w:rsidP="00A72D3A">
                              <w:pPr>
                                <w:pStyle w:val="Prrafodelista"/>
                                <w:numPr>
                                  <w:ilvl w:val="1"/>
                                  <w:numId w:val="43"/>
                                </w:numPr>
                                <w:ind w:left="567"/>
                              </w:pPr>
                              <w:r>
                                <w:t>Tracking: 20</w:t>
                              </w:r>
                            </w:p>
                            <w:p w:rsidR="00A72D3A" w:rsidRDefault="00E8555A" w:rsidP="00A72D3A">
                              <w:pPr>
                                <w:pStyle w:val="Prrafodelista"/>
                                <w:numPr>
                                  <w:ilvl w:val="1"/>
                                  <w:numId w:val="43"/>
                                </w:numPr>
                                <w:ind w:left="567"/>
                              </w:pPr>
                              <w:r>
                                <w:t>Efect</w:t>
                              </w:r>
                              <w:bookmarkStart w:id="2" w:name="_GoBack"/>
                              <w:bookmarkEnd w:id="2"/>
                              <w:r>
                                <w:t>o</w:t>
                              </w:r>
                              <w:r w:rsidR="00A72D3A">
                                <w:t>: Mayúsculas</w:t>
                              </w:r>
                            </w:p>
                            <w:p w:rsidR="00A72D3A" w:rsidRPr="00A72D3A" w:rsidRDefault="00A72D3A" w:rsidP="00A72D3A">
                              <w:pPr>
                                <w:pStyle w:val="Prrafodelista"/>
                                <w:numPr>
                                  <w:ilvl w:val="1"/>
                                  <w:numId w:val="43"/>
                                </w:numPr>
                                <w:ind w:left="567"/>
                                <w:rPr>
                                  <w:b/>
                                </w:rPr>
                              </w:pPr>
                              <w:r w:rsidRPr="00A72D3A">
                                <w:rPr>
                                  <w:b/>
                                </w:rPr>
                                <w:t>Deformación Arco superior</w:t>
                              </w:r>
                            </w:p>
                            <w:p w:rsidR="00A72D3A" w:rsidRDefault="00A72D3A" w:rsidP="00A72D3A">
                              <w:pPr>
                                <w:pStyle w:val="Prrafodelista"/>
                                <w:numPr>
                                  <w:ilvl w:val="2"/>
                                  <w:numId w:val="43"/>
                                </w:numPr>
                                <w:ind w:left="1134"/>
                              </w:pPr>
                              <w:r>
                                <w:t>Horizontal</w:t>
                              </w:r>
                            </w:p>
                            <w:p w:rsidR="00A72D3A" w:rsidRDefault="00A72D3A" w:rsidP="00A72D3A">
                              <w:pPr>
                                <w:pStyle w:val="Prrafodelista"/>
                                <w:numPr>
                                  <w:ilvl w:val="2"/>
                                  <w:numId w:val="43"/>
                                </w:numPr>
                                <w:ind w:left="1134"/>
                              </w:pPr>
                              <w:r>
                                <w:t>Curvar: +45</w:t>
                              </w:r>
                            </w:p>
                            <w:p w:rsidR="00A72D3A" w:rsidRDefault="00A72D3A" w:rsidP="00A72D3A">
                              <w:pPr>
                                <w:pStyle w:val="Prrafodelista"/>
                                <w:numPr>
                                  <w:ilvl w:val="0"/>
                                  <w:numId w:val="43"/>
                                </w:numPr>
                              </w:pPr>
                              <w:r>
                                <w:t xml:space="preserve">Crear una máscara con </w:t>
                              </w:r>
                              <w:r w:rsidR="009A586C">
                                <w:t xml:space="preserve">la imagen del </w:t>
                              </w:r>
                              <w:proofErr w:type="spellStart"/>
                              <w:r w:rsidR="009A586C">
                                <w:t>pattern</w:t>
                              </w:r>
                              <w:proofErr w:type="spellEnd"/>
                            </w:p>
                          </w:txbxContent>
                        </v:textbox>
                      </v:shape>
                      <v:shape id="Conector recto de flecha 1587152060" o:spid="_x0000_s1070" type="#_x0000_t32" style="position:absolute;left:23529;top:857;width:4668;height:2097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" strokecolor="#0e56c3 [1614]" strokeweight="3pt">
                        <v:stroke endarrow="block" joinstyle="miter"/>
                        <v:shadow on="t" color="black" opacity="26214f" origin=",-.5" offset="0,3pt"/>
                      </v:shape>
                      <w10:wrap anchorx="margin"/>
                    </v:group>
                  </w:pict>
                </mc:Fallback>
              </mc:AlternateContent>
            </w:r>
            <w:r w:rsidR="003A0CBE">
              <w:rPr>
                <w:rFonts w:ascii="Arial" w:hAnsi="Arial" w:cs="Arial"/>
                <w:noProof/>
                <w:sz w:val="20"/>
                <w:lang w:val="es-AR" w:eastAsia="es-AR"/>
              </w:rPr>
              <mc:AlternateContent>
                <mc:Choice Requires="wpg">
                  <w:drawing>
                    <wp:anchor distT="0" distB="0" distL="114300" distR="114300" simplePos="0" relativeHeight="251699200" behindDoc="1" locked="0" layoutInCell="1" allowOverlap="1" wp14:anchorId="11F50AE6" wp14:editId="00AFE28A">
                      <wp:simplePos x="0" y="0"/>
                      <wp:positionH relativeFrom="margin">
                        <wp:posOffset>6151245</wp:posOffset>
                      </wp:positionH>
                      <wp:positionV relativeFrom="margin">
                        <wp:posOffset>933450</wp:posOffset>
                      </wp:positionV>
                      <wp:extent cx="3705225" cy="1304925"/>
                      <wp:effectExtent l="19050" t="19050" r="0" b="28575"/>
                      <wp:wrapNone/>
                      <wp:docPr id="1071086700" name="Grupo 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705225" cy="1304925"/>
                                <a:chOff x="0" y="104775"/>
                                <a:chExt cx="3705225" cy="1304925"/>
                              </a:xfrm>
                            </wpg:grpSpPr>
                            <wps:wsp>
                              <wps:cNvPr id="1237151651" name="Rectángulo 6"/>
                              <wps:cNvSpPr/>
                              <wps:spPr>
                                <a:xfrm>
                                  <a:off x="0" y="104775"/>
                                  <a:ext cx="2028825" cy="13049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38100">
                                  <a:solidFill>
                                    <a:schemeClr val="accent1">
                                      <a:lumMod val="60000"/>
                                      <a:lumOff val="4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15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143732381" name="Cuadro de texto 7"/>
                              <wps:cNvSpPr txBox="1"/>
                              <wps:spPr>
                                <a:xfrm>
                                  <a:off x="2124075" y="1028700"/>
                                  <a:ext cx="1581150" cy="2952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:rsidR="00E16B30" w:rsidRPr="00BC0812" w:rsidRDefault="00E16B30" w:rsidP="00BC0812">
                                    <w:pPr>
                                      <w:rPr>
                                        <w:rFonts w:ascii="Arial" w:hAnsi="Arial" w:cs="Arial"/>
                                        <w:b/>
                                        <w:bCs/>
                                        <w:color w:val="90A1CF" w:themeColor="accent1" w:themeTint="99"/>
                                        <w:sz w:val="20"/>
                                        <w:szCs w:val="20"/>
                                        <w:lang w:val="es-AR"/>
                                      </w:rPr>
                                    </w:pPr>
                                    <w:r w:rsidRPr="00BC0812">
                                      <w:rPr>
                                        <w:rFonts w:ascii="Arial" w:hAnsi="Arial" w:cs="Arial"/>
                                        <w:b/>
                                        <w:bCs/>
                                        <w:color w:val="90A1CF" w:themeColor="accent1" w:themeTint="99"/>
                                        <w:sz w:val="20"/>
                                        <w:szCs w:val="20"/>
                                        <w:lang w:val="es-AR"/>
                                      </w:rPr>
                                      <w:t>CAPA</w:t>
                                    </w:r>
                                    <w:r w:rsidR="003A0CBE">
                                      <w:rPr>
                                        <w:rFonts w:ascii="Arial" w:hAnsi="Arial" w:cs="Arial"/>
                                        <w:b/>
                                        <w:bCs/>
                                        <w:color w:val="90A1CF" w:themeColor="accent1" w:themeTint="99"/>
                                        <w:sz w:val="20"/>
                                        <w:szCs w:val="20"/>
                                        <w:lang w:val="es-AR"/>
                                      </w:rPr>
                                      <w:t>S</w:t>
                                    </w:r>
                                    <w:r w:rsidRPr="00BC0812">
                                      <w:rPr>
                                        <w:rFonts w:ascii="Arial" w:hAnsi="Arial" w:cs="Arial"/>
                                        <w:b/>
                                        <w:bCs/>
                                        <w:color w:val="90A1CF" w:themeColor="accent1" w:themeTint="99"/>
                                        <w:sz w:val="20"/>
                                        <w:szCs w:val="20"/>
                                        <w:lang w:val="es-AR"/>
                                      </w:rPr>
                                      <w:t xml:space="preserve"> DE TRABAJO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11F50AE6" id="_x0000_s1071" style="position:absolute;left:0;text-align:left;margin-left:484.35pt;margin-top:73.5pt;width:291.75pt;height:102.75pt;z-index:-251617280;mso-position-horizontal-relative:margin;mso-position-vertical-relative:margin;mso-width-relative:margin;mso-height-relative:margin" coordorigin=",1047" coordsize="37052,130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">
                      <v:rect id="Rectángulo 6" o:spid="_x0000_s1072" style="position:absolute;top:1047;width:20288;height:1305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" filled="f" strokecolor="#90a1cf [1940]" strokeweight="3pt"/>
                      <v:shape id="_x0000_s1073" type="#_x0000_t202" style="position:absolute;left:21240;top:10287;width:15812;height:295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" filled="f" stroked="f" strokeweight=".5pt">
                        <v:textbox>
                          <w:txbxContent>
                            <w:p w:rsidR="00E16B30" w:rsidRPr="00BC0812" w:rsidRDefault="00E16B30" w:rsidP="00BC0812">
                              <w:pPr>
                                <w:rPr>
                                  <w:rFonts w:ascii="Arial" w:hAnsi="Arial" w:cs="Arial"/>
                                  <w:b/>
                                  <w:bCs/>
                                  <w:color w:val="90A1CF" w:themeColor="accent1" w:themeTint="99"/>
                                  <w:sz w:val="20"/>
                                  <w:szCs w:val="20"/>
                                  <w:lang w:val="es-AR"/>
                                </w:rPr>
                              </w:pPr>
                              <w:r w:rsidRPr="00BC0812">
                                <w:rPr>
                                  <w:rFonts w:ascii="Arial" w:hAnsi="Arial" w:cs="Arial"/>
                                  <w:b/>
                                  <w:bCs/>
                                  <w:color w:val="90A1CF" w:themeColor="accent1" w:themeTint="99"/>
                                  <w:sz w:val="20"/>
                                  <w:szCs w:val="20"/>
                                  <w:lang w:val="es-AR"/>
                                </w:rPr>
                                <w:t>CAPA</w:t>
                              </w:r>
                              <w:r w:rsidR="003A0CBE">
                                <w:rPr>
                                  <w:rFonts w:ascii="Arial" w:hAnsi="Arial" w:cs="Arial"/>
                                  <w:b/>
                                  <w:bCs/>
                                  <w:color w:val="90A1CF" w:themeColor="accent1" w:themeTint="99"/>
                                  <w:sz w:val="20"/>
                                  <w:szCs w:val="20"/>
                                  <w:lang w:val="es-AR"/>
                                </w:rPr>
                                <w:t>S</w:t>
                              </w:r>
                              <w:r w:rsidRPr="00BC0812">
                                <w:rPr>
                                  <w:rFonts w:ascii="Arial" w:hAnsi="Arial" w:cs="Arial"/>
                                  <w:b/>
                                  <w:bCs/>
                                  <w:color w:val="90A1CF" w:themeColor="accent1" w:themeTint="99"/>
                                  <w:sz w:val="20"/>
                                  <w:szCs w:val="20"/>
                                  <w:lang w:val="es-AR"/>
                                </w:rPr>
                                <w:t xml:space="preserve"> DE TRABAJO</w:t>
                              </w:r>
                            </w:p>
                          </w:txbxContent>
                        </v:textbox>
                      </v:shape>
                      <w10:wrap anchorx="margin" anchory="margin"/>
                    </v:group>
                  </w:pict>
                </mc:Fallback>
              </mc:AlternateContent>
            </w:r>
          </w:p>
        </w:tc>
      </w:tr>
    </w:tbl>
    <w:p w:rsidR="00BC0812" w:rsidRDefault="0099158B" w:rsidP="009E4B17">
      <w:pPr>
        <w:rPr>
          <w:rFonts w:ascii="Arial" w:hAnsi="Arial" w:cs="Arial"/>
          <w:lang w:val="es-AR"/>
        </w:rPr>
      </w:pPr>
      <w:r>
        <w:rPr>
          <w:noProof/>
          <w:lang w:val="es-AR" w:eastAsia="es-AR"/>
        </w:rPr>
        <mc:AlternateContent>
          <mc:Choice Requires="wpg">
            <w:drawing>
              <wp:anchor distT="0" distB="0" distL="114300" distR="114300" simplePos="0" relativeHeight="251698176" behindDoc="0" locked="0" layoutInCell="1" allowOverlap="1" wp14:anchorId="2AEC6A82" wp14:editId="4ABEBA11">
                <wp:simplePos x="0" y="0"/>
                <wp:positionH relativeFrom="column">
                  <wp:posOffset>4933950</wp:posOffset>
                </wp:positionH>
                <wp:positionV relativeFrom="paragraph">
                  <wp:posOffset>206375</wp:posOffset>
                </wp:positionV>
                <wp:extent cx="5768324" cy="1403348"/>
                <wp:effectExtent l="57150" t="57150" r="23495" b="26035"/>
                <wp:wrapNone/>
                <wp:docPr id="1931932552" name="Grupo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68324" cy="1403348"/>
                          <a:chOff x="-2881295" y="142775"/>
                          <a:chExt cx="5770172" cy="1405348"/>
                        </a:xfrm>
                      </wpg:grpSpPr>
                      <wps:wsp>
                        <wps:cNvPr id="866658101" name="Cuadro de texto 2"/>
                        <wps:cNvSpPr txBox="1">
                          <a:spLocks noChangeArrowheads="1"/>
                        </wps:cNvSpPr>
                        <wps:spPr bwMode="auto">
                          <a:xfrm>
                            <a:off x="586914" y="495700"/>
                            <a:ext cx="2301963" cy="1052423"/>
                          </a:xfrm>
                          <a:prstGeom prst="round2DiagRect">
                            <a:avLst/>
                          </a:prstGeom>
                          <a:solidFill>
                            <a:srgbClr val="FFFFFF"/>
                          </a:solidFill>
                          <a:ln w="28575">
                            <a:solidFill>
                              <a:schemeClr val="bg2">
                                <a:lumMod val="5000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E16B30" w:rsidRDefault="009A586C" w:rsidP="00BC0812">
                              <w:pPr>
                                <w:pStyle w:val="Prrafodelista"/>
                                <w:numPr>
                                  <w:ilvl w:val="0"/>
                                  <w:numId w:val="43"/>
                                </w:numPr>
                              </w:pPr>
                              <w:r>
                                <w:t>Ancho y Alto: 6cm x 9cm</w:t>
                              </w:r>
                            </w:p>
                            <w:p w:rsidR="009A586C" w:rsidRDefault="009A586C" w:rsidP="00BC0812">
                              <w:pPr>
                                <w:pStyle w:val="Prrafodelista"/>
                                <w:numPr>
                                  <w:ilvl w:val="0"/>
                                  <w:numId w:val="43"/>
                                </w:numPr>
                              </w:pPr>
                              <w:r>
                                <w:t>Radio: 0,5cm</w:t>
                              </w:r>
                            </w:p>
                            <w:p w:rsidR="009A586C" w:rsidRDefault="009A586C" w:rsidP="00BC0812">
                              <w:pPr>
                                <w:pStyle w:val="Prrafodelista"/>
                                <w:numPr>
                                  <w:ilvl w:val="0"/>
                                  <w:numId w:val="43"/>
                                </w:numPr>
                              </w:pPr>
                              <w:r>
                                <w:t>Relleno: C80 M:70 Y:40 K:30</w:t>
                              </w:r>
                            </w:p>
                            <w:p w:rsidR="009A586C" w:rsidRDefault="009A586C" w:rsidP="00BC0812">
                              <w:pPr>
                                <w:pStyle w:val="Prrafodelista"/>
                                <w:numPr>
                                  <w:ilvl w:val="0"/>
                                  <w:numId w:val="43"/>
                                </w:numPr>
                              </w:pPr>
                              <w:r>
                                <w:t>Sin trazo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990297219" name="Conector recto de flecha 990297219"/>
                        <wps:cNvCnPr/>
                        <wps:spPr>
                          <a:xfrm flipH="1" flipV="1">
                            <a:off x="-2881295" y="142775"/>
                            <a:ext cx="3477361" cy="1086891"/>
                          </a:xfrm>
                          <a:prstGeom prst="straightConnector1">
                            <a:avLst/>
                          </a:prstGeom>
                          <a:ln w="38100">
                            <a:solidFill>
                              <a:schemeClr val="bg2">
                                <a:lumMod val="50000"/>
                              </a:schemeClr>
                            </a:solidFill>
                            <a:tailEnd type="triangle"/>
                          </a:ln>
                          <a:effectLst>
                            <a:outerShdw blurRad="50800" dist="38100" dir="5400000" algn="t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AEC6A82" id="_x0000_s1074" style="position:absolute;margin-left:388.5pt;margin-top:16.25pt;width:454.2pt;height:110.5pt;z-index:251698176;mso-width-relative:margin;mso-height-relative:margin" coordorigin="-28812,1427" coordsize="57701,140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">
                <v:shape id="Cuadro de texto 2" o:spid="_x0000_s1075" style="position:absolute;left:5869;top:4957;width:23019;height:10524;visibility:visible;mso-wrap-style:square;v-text-anchor:top" coordsize="2301963,105242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" adj="-11796480,,5400" path="m175407,l2301963,r,l2301963,877016v,96875,-78532,175407,-175407,175407l,1052423r,l,175407c,78532,78532,,175407,xe" strokecolor="#0e56c3 [1614]" strokeweight="2.25pt">
                  <v:stroke joinstyle="miter"/>
                  <v:formulas/>
                  <v:path o:connecttype="custom" o:connectlocs="175407,0;2301963,0;2301963,0;2301963,877016;2126556,1052423;0,1052423;0,1052423;0,175407;175407,0" o:connectangles="0,0,0,0,0,0,0,0,0" textboxrect="0,0,2301963,1052423"/>
                  <v:textbox>
                    <w:txbxContent>
                      <w:p w:rsidR="00E16B30" w:rsidRDefault="009A586C" w:rsidP="00BC0812">
                        <w:pPr>
                          <w:pStyle w:val="Prrafodelista"/>
                          <w:numPr>
                            <w:ilvl w:val="0"/>
                            <w:numId w:val="43"/>
                          </w:numPr>
                        </w:pPr>
                        <w:r>
                          <w:t>Ancho y Alto: 6cm x 9cm</w:t>
                        </w:r>
                      </w:p>
                      <w:p w:rsidR="009A586C" w:rsidRDefault="009A586C" w:rsidP="00BC0812">
                        <w:pPr>
                          <w:pStyle w:val="Prrafodelista"/>
                          <w:numPr>
                            <w:ilvl w:val="0"/>
                            <w:numId w:val="43"/>
                          </w:numPr>
                        </w:pPr>
                        <w:r>
                          <w:t>Radio: 0,5cm</w:t>
                        </w:r>
                      </w:p>
                      <w:p w:rsidR="009A586C" w:rsidRDefault="009A586C" w:rsidP="00BC0812">
                        <w:pPr>
                          <w:pStyle w:val="Prrafodelista"/>
                          <w:numPr>
                            <w:ilvl w:val="0"/>
                            <w:numId w:val="43"/>
                          </w:numPr>
                        </w:pPr>
                        <w:r>
                          <w:t>Relleno: C80 M:70 Y:40 K:30</w:t>
                        </w:r>
                      </w:p>
                      <w:p w:rsidR="009A586C" w:rsidRDefault="009A586C" w:rsidP="00BC0812">
                        <w:pPr>
                          <w:pStyle w:val="Prrafodelista"/>
                          <w:numPr>
                            <w:ilvl w:val="0"/>
                            <w:numId w:val="43"/>
                          </w:numPr>
                        </w:pPr>
                        <w:r>
                          <w:t>Sin trazo</w:t>
                        </w:r>
                      </w:p>
                    </w:txbxContent>
                  </v:textbox>
                </v:shape>
                <v:shape id="Conector recto de flecha 990297219" o:spid="_x0000_s1076" type="#_x0000_t32" style="position:absolute;left:-28812;top:1427;width:34772;height:10869;flip:x 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AgkdRbJAAAA4gAAAA8AAAAA&#10;AAAAAAAAAAAAoQIAAGRycy9kb3ducmV2LnhtbFBLBQYAAAAABAAEAPkAAACXAwAAAAA=&#10;" strokecolor="#0e56c3 [1614]" strokeweight="3pt">
                  <v:stroke endarrow="block" joinstyle="miter"/>
                  <v:shadow on="t" color="black" opacity="26214f" origin=",-.5" offset="0,3pt"/>
                </v:shape>
              </v:group>
            </w:pict>
          </mc:Fallback>
        </mc:AlternateContent>
      </w:r>
    </w:p>
    <w:p w:rsidR="00957B68" w:rsidRDefault="00957B68">
      <w:pPr>
        <w:rPr>
          <w:rFonts w:ascii="Arial" w:hAnsi="Arial" w:cs="Arial"/>
          <w:lang w:val="es-AR"/>
        </w:rPr>
      </w:pPr>
      <w:r>
        <w:rPr>
          <w:rFonts w:ascii="Arial" w:hAnsi="Arial" w:cs="Arial"/>
          <w:lang w:val="es-AR"/>
        </w:rPr>
        <w:br w:type="page"/>
      </w:r>
    </w:p>
    <w:p w:rsidR="00957B68" w:rsidRPr="00957B68" w:rsidRDefault="00957B68" w:rsidP="00957B68">
      <w:pPr>
        <w:pStyle w:val="Ttulo1"/>
        <w:rPr>
          <w:rFonts w:ascii="Arial" w:hAnsi="Arial" w:cs="Arial"/>
          <w:noProof/>
          <w:lang w:val="es-AR"/>
        </w:rPr>
      </w:pPr>
      <w:r w:rsidRPr="00957B68">
        <w:rPr>
          <w:rFonts w:ascii="Arial" w:hAnsi="Arial" w:cs="Arial"/>
          <w:noProof/>
          <w:lang w:val="es-AR"/>
        </w:rPr>
        <w:lastRenderedPageBreak/>
        <w:t xml:space="preserve">Etapa </w:t>
      </w:r>
      <w:r w:rsidR="002D6802">
        <w:rPr>
          <w:rFonts w:ascii="Arial" w:hAnsi="Arial" w:cs="Arial"/>
          <w:noProof/>
          <w:lang w:val="es-AR"/>
        </w:rPr>
        <w:t>4</w:t>
      </w:r>
      <w:r w:rsidRPr="00957B68">
        <w:rPr>
          <w:rFonts w:ascii="Arial" w:hAnsi="Arial" w:cs="Arial"/>
          <w:noProof/>
          <w:lang w:val="es-AR"/>
        </w:rPr>
        <w:t xml:space="preserve"> – Entrega de examen</w:t>
      </w:r>
    </w:p>
    <w:p w:rsidR="00957B68" w:rsidRDefault="00957B68" w:rsidP="00957B68">
      <w:pPr>
        <w:rPr>
          <w:rFonts w:ascii="Arial" w:hAnsi="Arial" w:cs="Arial"/>
          <w:sz w:val="20"/>
          <w:szCs w:val="20"/>
          <w:lang w:val="es-AR"/>
        </w:rPr>
      </w:pPr>
    </w:p>
    <w:tbl>
      <w:tblPr>
        <w:tblStyle w:val="Tablaconcuadrcula"/>
        <w:tblW w:w="16580" w:type="dxa"/>
        <w:tblBorders>
          <w:top w:val="single" w:sz="8" w:space="0" w:color="0070C0"/>
          <w:left w:val="single" w:sz="8" w:space="0" w:color="0070C0"/>
          <w:bottom w:val="single" w:sz="8" w:space="0" w:color="0070C0"/>
          <w:right w:val="single" w:sz="8" w:space="0" w:color="0070C0"/>
          <w:insideH w:val="single" w:sz="8" w:space="0" w:color="0070C0"/>
          <w:insideV w:val="single" w:sz="8" w:space="0" w:color="0070C0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16013"/>
      </w:tblGrid>
      <w:tr w:rsidR="00957B68" w:rsidRPr="0044501E" w:rsidTr="00AF75EF">
        <w:trPr>
          <w:trHeight w:hRule="exact" w:val="510"/>
        </w:trPr>
        <w:tc>
          <w:tcPr>
            <w:tcW w:w="567" w:type="dxa"/>
            <w:shd w:val="clear" w:color="auto" w:fill="ACCBF9" w:themeFill="background2"/>
            <w:vAlign w:val="center"/>
          </w:tcPr>
          <w:p w:rsidR="00957B68" w:rsidRPr="0044501E" w:rsidRDefault="00957B68" w:rsidP="00AF75EF">
            <w:pPr>
              <w:spacing w:line="276" w:lineRule="auto"/>
              <w:jc w:val="center"/>
              <w:rPr>
                <w:rFonts w:ascii="Arial" w:hAnsi="Arial" w:cs="Arial"/>
                <w:noProof/>
                <w:sz w:val="20"/>
                <w:szCs w:val="20"/>
              </w:rPr>
            </w:pPr>
            <w:r w:rsidRPr="0044501E">
              <w:rPr>
                <w:rFonts w:ascii="Arial" w:hAnsi="Arial" w:cs="Arial"/>
                <w:noProof/>
                <w:sz w:val="20"/>
                <w:szCs w:val="20"/>
              </w:rPr>
              <w:t>1</w:t>
            </w:r>
          </w:p>
        </w:tc>
        <w:tc>
          <w:tcPr>
            <w:tcW w:w="16013" w:type="dxa"/>
            <w:shd w:val="clear" w:color="auto" w:fill="ACCBF9" w:themeFill="background2"/>
            <w:vAlign w:val="center"/>
          </w:tcPr>
          <w:p w:rsidR="00957B68" w:rsidRPr="00773857" w:rsidRDefault="00957B68" w:rsidP="00EF0C6E">
            <w:pPr>
              <w:spacing w:line="360" w:lineRule="auto"/>
              <w:rPr>
                <w:rFonts w:ascii="Arial" w:hAnsi="Arial" w:cs="Arial"/>
                <w:b/>
                <w:bCs/>
                <w:noProof/>
                <w:sz w:val="20"/>
                <w:szCs w:val="20"/>
                <w:u w:val="single"/>
              </w:rPr>
            </w:pPr>
            <w:r w:rsidRPr="00773857">
              <w:rPr>
                <w:rFonts w:ascii="Arial" w:hAnsi="Arial" w:cs="Arial"/>
                <w:sz w:val="20"/>
                <w:szCs w:val="20"/>
              </w:rPr>
              <w:t>Verificar q</w:t>
            </w:r>
            <w:r w:rsidR="00EF0C6E">
              <w:rPr>
                <w:rFonts w:ascii="Arial" w:hAnsi="Arial" w:cs="Arial"/>
                <w:sz w:val="20"/>
                <w:szCs w:val="20"/>
              </w:rPr>
              <w:t>ue se encuentren guardados los cambios en el archivo</w:t>
            </w:r>
            <w:r w:rsidRPr="00773857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hAnsi="Arial" w:cs="Arial"/>
                <w:b/>
                <w:sz w:val="20"/>
              </w:rPr>
              <w:t>sabores_Nombre_Apelido</w:t>
            </w:r>
            <w:r w:rsidRPr="00773857">
              <w:rPr>
                <w:rFonts w:ascii="Arial" w:hAnsi="Arial" w:cs="Arial"/>
                <w:b/>
                <w:sz w:val="20"/>
              </w:rPr>
              <w:t>.psd</w:t>
            </w:r>
            <w:proofErr w:type="spellEnd"/>
            <w:r w:rsidRPr="00773857">
              <w:rPr>
                <w:rFonts w:ascii="Arial" w:eastAsia="Batang" w:hAnsi="Arial" w:cs="Arial"/>
                <w:b/>
                <w:bCs/>
                <w:sz w:val="20"/>
                <w:lang w:eastAsia="zh-CN"/>
              </w:rPr>
              <w:t>.</w:t>
            </w:r>
          </w:p>
        </w:tc>
      </w:tr>
      <w:tr w:rsidR="00957B68" w:rsidRPr="0044501E" w:rsidTr="00AF75EF">
        <w:trPr>
          <w:trHeight w:hRule="exact" w:val="510"/>
        </w:trPr>
        <w:tc>
          <w:tcPr>
            <w:tcW w:w="567" w:type="dxa"/>
            <w:shd w:val="clear" w:color="auto" w:fill="auto"/>
            <w:vAlign w:val="center"/>
          </w:tcPr>
          <w:p w:rsidR="00957B68" w:rsidRPr="0044501E" w:rsidRDefault="00957B68" w:rsidP="00AF75EF">
            <w:pPr>
              <w:spacing w:line="276" w:lineRule="auto"/>
              <w:jc w:val="center"/>
              <w:rPr>
                <w:rFonts w:ascii="Arial" w:hAnsi="Arial" w:cs="Arial"/>
                <w:noProof/>
                <w:sz w:val="20"/>
                <w:szCs w:val="20"/>
              </w:rPr>
            </w:pPr>
            <w:r w:rsidRPr="0044501E">
              <w:rPr>
                <w:rFonts w:ascii="Arial" w:hAnsi="Arial" w:cs="Arial"/>
                <w:noProof/>
                <w:sz w:val="20"/>
                <w:szCs w:val="20"/>
              </w:rPr>
              <w:t>2</w:t>
            </w:r>
          </w:p>
        </w:tc>
        <w:tc>
          <w:tcPr>
            <w:tcW w:w="16013" w:type="dxa"/>
            <w:shd w:val="clear" w:color="auto" w:fill="auto"/>
            <w:vAlign w:val="center"/>
          </w:tcPr>
          <w:p w:rsidR="00957B68" w:rsidRPr="00B07598" w:rsidRDefault="00957B68" w:rsidP="00AF75EF">
            <w:pPr>
              <w:spacing w:line="276" w:lineRule="auto"/>
              <w:ind w:left="22" w:right="-389"/>
              <w:rPr>
                <w:rFonts w:ascii="Arial" w:hAnsi="Arial" w:cs="Arial"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t xml:space="preserve">Guardar </w:t>
            </w:r>
            <w:r w:rsidR="00EF0C6E">
              <w:rPr>
                <w:rFonts w:ascii="Arial" w:hAnsi="Arial" w:cs="Arial"/>
                <w:noProof/>
                <w:sz w:val="20"/>
                <w:szCs w:val="20"/>
              </w:rPr>
              <w:t xml:space="preserve">también </w:t>
            </w:r>
            <w:r>
              <w:rPr>
                <w:rFonts w:ascii="Arial" w:hAnsi="Arial" w:cs="Arial"/>
                <w:noProof/>
                <w:sz w:val="20"/>
                <w:szCs w:val="20"/>
              </w:rPr>
              <w:t>una versión como sabores_Nombre_Apellido.jpg</w:t>
            </w:r>
          </w:p>
        </w:tc>
      </w:tr>
      <w:tr w:rsidR="00957B68" w:rsidRPr="0044501E" w:rsidTr="00957B68">
        <w:trPr>
          <w:trHeight w:hRule="exact" w:val="510"/>
        </w:trPr>
        <w:tc>
          <w:tcPr>
            <w:tcW w:w="567" w:type="dxa"/>
            <w:shd w:val="clear" w:color="auto" w:fill="C0D7EC" w:themeFill="accent2" w:themeFillTint="66"/>
            <w:vAlign w:val="center"/>
          </w:tcPr>
          <w:p w:rsidR="00957B68" w:rsidRPr="0044501E" w:rsidRDefault="00957B68" w:rsidP="00AF75EF">
            <w:pPr>
              <w:spacing w:line="276" w:lineRule="auto"/>
              <w:jc w:val="center"/>
              <w:rPr>
                <w:rFonts w:ascii="Arial" w:hAnsi="Arial" w:cs="Arial"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t>3</w:t>
            </w:r>
          </w:p>
        </w:tc>
        <w:tc>
          <w:tcPr>
            <w:tcW w:w="16013" w:type="dxa"/>
            <w:shd w:val="clear" w:color="auto" w:fill="C0D7EC" w:themeFill="accent2" w:themeFillTint="66"/>
            <w:vAlign w:val="center"/>
          </w:tcPr>
          <w:p w:rsidR="00957B68" w:rsidRPr="00773857" w:rsidRDefault="00EF0C6E" w:rsidP="00AF75EF">
            <w:pPr>
              <w:spacing w:line="276" w:lineRule="auto"/>
              <w:ind w:left="22" w:right="-389"/>
              <w:rPr>
                <w:rFonts w:ascii="Arial" w:hAnsi="Arial" w:cs="Arial"/>
                <w:b/>
                <w:bCs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noProof/>
                <w:sz w:val="20"/>
                <w:szCs w:val="20"/>
              </w:rPr>
              <w:t xml:space="preserve">Comprimir (en .zip o .rar) </w:t>
            </w:r>
            <w:r w:rsidRPr="00EF0C6E">
              <w:rPr>
                <w:rFonts w:ascii="Arial" w:hAnsi="Arial" w:cs="Arial"/>
                <w:bCs/>
                <w:noProof/>
                <w:sz w:val="20"/>
                <w:szCs w:val="20"/>
              </w:rPr>
              <w:t>la carpeta PHOTOSHOP_NOMBRE_APELLIDO</w:t>
            </w:r>
            <w:r>
              <w:rPr>
                <w:rFonts w:ascii="Arial" w:hAnsi="Arial" w:cs="Arial"/>
                <w:b/>
                <w:bCs/>
                <w:noProof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noProof/>
                <w:sz w:val="20"/>
                <w:szCs w:val="20"/>
              </w:rPr>
              <w:t>para realizar la entrega del examen</w:t>
            </w:r>
          </w:p>
        </w:tc>
      </w:tr>
    </w:tbl>
    <w:p w:rsidR="00A9166F" w:rsidRPr="00C9189B" w:rsidRDefault="00A9166F" w:rsidP="009E4B17">
      <w:pPr>
        <w:rPr>
          <w:rFonts w:ascii="Arial" w:hAnsi="Arial" w:cs="Arial"/>
          <w:lang w:val="es-AR"/>
        </w:rPr>
      </w:pPr>
    </w:p>
    <w:sectPr w:rsidR="00A9166F" w:rsidRPr="00C9189B" w:rsidSect="00EA58C3">
      <w:headerReference w:type="default" r:id="rId16"/>
      <w:footerReference w:type="default" r:id="rId17"/>
      <w:pgSz w:w="20160" w:h="12240" w:orient="landscape" w:code="5"/>
      <w:pgMar w:top="1077" w:right="1440" w:bottom="1077" w:left="1440" w:header="709" w:footer="709" w:gutter="0"/>
      <w:pgBorders w:offsetFrom="page">
        <w:top w:val="thinThickSmallGap" w:sz="24" w:space="24" w:color="auto"/>
        <w:left w:val="thinThickSmallGap" w:sz="24" w:space="24" w:color="auto"/>
        <w:bottom w:val="thickThinSmallGap" w:sz="24" w:space="24" w:color="auto"/>
        <w:right w:val="thickThinSmallGap" w:sz="24" w:space="24" w:color="auto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95691" w:rsidRDefault="00895691" w:rsidP="005B4651">
      <w:pPr>
        <w:spacing w:after="0" w:line="240" w:lineRule="auto"/>
      </w:pPr>
      <w:r>
        <w:separator/>
      </w:r>
    </w:p>
  </w:endnote>
  <w:endnote w:type="continuationSeparator" w:id="0">
    <w:p w:rsidR="00895691" w:rsidRDefault="00895691" w:rsidP="005B465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+mn-ea">
    <w:panose1 w:val="00000000000000000000"/>
    <w:charset w:val="00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E31EB" w:rsidRPr="00587D0E" w:rsidRDefault="006E31EB" w:rsidP="006E31EB">
    <w:pPr>
      <w:pStyle w:val="Piedepgina"/>
      <w:jc w:val="center"/>
      <w:rPr>
        <w:rFonts w:eastAsia="Calibri" w:cs="Arial"/>
        <w:b/>
        <w:sz w:val="18"/>
      </w:rPr>
    </w:pPr>
    <w:r>
      <w:rPr>
        <w:rFonts w:cs="Arial"/>
        <w:b/>
        <w:noProof/>
        <w:sz w:val="18"/>
        <w:lang w:val="es-AR" w:eastAsia="es-AR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572C0226" wp14:editId="457FED45">
              <wp:simplePos x="0" y="0"/>
              <wp:positionH relativeFrom="margin">
                <wp:align>center</wp:align>
              </wp:positionH>
              <wp:positionV relativeFrom="paragraph">
                <wp:posOffset>-65406</wp:posOffset>
              </wp:positionV>
              <wp:extent cx="6228000" cy="0"/>
              <wp:effectExtent l="0" t="0" r="0" b="0"/>
              <wp:wrapNone/>
              <wp:docPr id="2" name="2 Conector recto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6228000" cy="0"/>
                      </a:xfrm>
                      <a:prstGeom prst="line">
                        <a:avLst/>
                      </a:prstGeom>
                    </wps:spPr>
                    <wps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788A8048" id="2 Conector recto" o:spid="_x0000_s1026" style="position:absolute;flip:y;z-index:25166233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" from="0,-5.15pt" to="490.4pt,-5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" strokecolor="black [3200]" strokeweight=".5pt">
              <v:stroke joinstyle="miter"/>
              <w10:wrap anchorx="margin"/>
            </v:line>
          </w:pict>
        </mc:Fallback>
      </mc:AlternateContent>
    </w:r>
    <w:r w:rsidRPr="00587D0E">
      <w:rPr>
        <w:rFonts w:cs="Arial"/>
        <w:b/>
        <w:sz w:val="18"/>
      </w:rPr>
      <w:t>UTN.BA - Departamento de Aprendizaje Visual (DAV)</w:t>
    </w:r>
  </w:p>
  <w:p w:rsidR="006E31EB" w:rsidRPr="00587D0E" w:rsidRDefault="006E31EB" w:rsidP="006E31EB">
    <w:pPr>
      <w:pStyle w:val="Piedepgina"/>
      <w:tabs>
        <w:tab w:val="center" w:pos="4820"/>
        <w:tab w:val="right" w:pos="9639"/>
      </w:tabs>
      <w:jc w:val="center"/>
      <w:rPr>
        <w:rFonts w:cs="Arial"/>
        <w:sz w:val="18"/>
      </w:rPr>
    </w:pPr>
    <w:r>
      <w:rPr>
        <w:rFonts w:cs="Arial"/>
        <w:sz w:val="18"/>
      </w:rPr>
      <w:tab/>
    </w:r>
    <w:r w:rsidRPr="00587D0E">
      <w:rPr>
        <w:rFonts w:cs="Arial"/>
        <w:sz w:val="18"/>
      </w:rPr>
      <w:t>Medrano 951 – C.A.B.A.-</w:t>
    </w:r>
    <w:r>
      <w:rPr>
        <w:rFonts w:cs="Arial"/>
        <w:sz w:val="18"/>
      </w:rPr>
      <w:t xml:space="preserve"> </w:t>
    </w:r>
    <w:r w:rsidRPr="00587D0E">
      <w:rPr>
        <w:rFonts w:cs="Arial"/>
        <w:sz w:val="18"/>
      </w:rPr>
      <w:t xml:space="preserve">Argentina Tel. (011) 4867-7565/7545 / Cel. (54 9 11) 3501 </w:t>
    </w:r>
    <w:r>
      <w:rPr>
        <w:rFonts w:cs="Arial"/>
        <w:sz w:val="18"/>
      </w:rPr>
      <w:t>–</w:t>
    </w:r>
    <w:r w:rsidRPr="00587D0E">
      <w:rPr>
        <w:rFonts w:cs="Arial"/>
        <w:sz w:val="18"/>
      </w:rPr>
      <w:t xml:space="preserve"> 6032</w:t>
    </w:r>
    <w:r>
      <w:rPr>
        <w:rFonts w:cs="Arial"/>
        <w:sz w:val="18"/>
      </w:rPr>
      <w:tab/>
    </w:r>
    <w:r w:rsidRPr="00E05302">
      <w:rPr>
        <w:rFonts w:cs="Arial"/>
        <w:sz w:val="18"/>
      </w:rPr>
      <w:fldChar w:fldCharType="begin"/>
    </w:r>
    <w:r w:rsidRPr="00E05302">
      <w:rPr>
        <w:rFonts w:cs="Arial"/>
        <w:sz w:val="18"/>
      </w:rPr>
      <w:instrText>PAGE   \* MERGEFORMAT</w:instrText>
    </w:r>
    <w:r w:rsidRPr="00E05302">
      <w:rPr>
        <w:rFonts w:cs="Arial"/>
        <w:sz w:val="18"/>
      </w:rPr>
      <w:fldChar w:fldCharType="separate"/>
    </w:r>
    <w:r w:rsidR="00E8555A">
      <w:rPr>
        <w:rFonts w:cs="Arial"/>
        <w:noProof/>
        <w:sz w:val="18"/>
      </w:rPr>
      <w:t>1</w:t>
    </w:r>
    <w:r w:rsidRPr="00E05302">
      <w:rPr>
        <w:rFonts w:cs="Arial"/>
        <w:sz w:val="18"/>
      </w:rPr>
      <w:fldChar w:fldCharType="end"/>
    </w:r>
  </w:p>
  <w:p w:rsidR="0034026E" w:rsidRPr="006E31EB" w:rsidRDefault="00895691" w:rsidP="006E31EB">
    <w:pPr>
      <w:pStyle w:val="Piedepgina"/>
      <w:jc w:val="center"/>
      <w:rPr>
        <w:rFonts w:cs="Arial"/>
        <w:sz w:val="18"/>
      </w:rPr>
    </w:pPr>
    <w:hyperlink r:id="rId1" w:history="1">
      <w:r w:rsidR="006E31EB" w:rsidRPr="00587D0E">
        <w:rPr>
          <w:rStyle w:val="Hipervnculo"/>
          <w:rFonts w:cs="Arial"/>
          <w:sz w:val="18"/>
        </w:rPr>
        <w:t>digitaljunior@frba.utn.edu.ar</w:t>
      </w:r>
    </w:hyperlink>
    <w:r w:rsidR="006E31EB" w:rsidRPr="00587D0E">
      <w:rPr>
        <w:rFonts w:cs="Arial"/>
        <w:sz w:val="18"/>
      </w:rPr>
      <w:t xml:space="preserve">  </w:t>
    </w:r>
    <w:hyperlink r:id="rId2" w:history="1">
      <w:r w:rsidR="006E31EB" w:rsidRPr="00587D0E">
        <w:rPr>
          <w:rStyle w:val="Hipervnculo"/>
          <w:rFonts w:cs="Arial"/>
          <w:sz w:val="18"/>
        </w:rPr>
        <w:t>http://sceu.frba.utn.edu.ar/dav/index.php</w:t>
      </w:r>
    </w:hyperlink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B6EC1" w:rsidRPr="00587D0E" w:rsidRDefault="00A9166F" w:rsidP="006E31EB">
    <w:pPr>
      <w:pStyle w:val="Piedepgina"/>
      <w:jc w:val="center"/>
      <w:rPr>
        <w:rFonts w:eastAsia="Calibri" w:cs="Arial"/>
        <w:b/>
        <w:sz w:val="18"/>
      </w:rPr>
    </w:pPr>
    <w:r>
      <w:rPr>
        <w:rFonts w:cs="Arial"/>
        <w:b/>
        <w:noProof/>
        <w:sz w:val="18"/>
        <w:lang w:val="es-AR" w:eastAsia="es-AR"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61BE8A2D" wp14:editId="7D793D3C">
              <wp:simplePos x="0" y="0"/>
              <wp:positionH relativeFrom="column">
                <wp:posOffset>10591800</wp:posOffset>
              </wp:positionH>
              <wp:positionV relativeFrom="paragraph">
                <wp:posOffset>97155</wp:posOffset>
              </wp:positionV>
              <wp:extent cx="304800" cy="295275"/>
              <wp:effectExtent l="0" t="0" r="0" b="0"/>
              <wp:wrapNone/>
              <wp:docPr id="622864953" name="Cuadro de texto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04800" cy="29527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:rsidR="00A9166F" w:rsidRDefault="00A9166F" w:rsidP="00A9166F">
                          <w:pPr>
                            <w:jc w:val="right"/>
                          </w:pPr>
                          <w:r>
                            <w:fldChar w:fldCharType="begin"/>
                          </w:r>
                          <w:r>
                            <w:instrText>PAGE   \* MERGEFORMAT</w:instrText>
                          </w:r>
                          <w:r>
                            <w:fldChar w:fldCharType="separate"/>
                          </w:r>
                          <w:r w:rsidR="00E8555A">
                            <w:rPr>
                              <w:noProof/>
                            </w:rPr>
                            <w:t>5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1BE8A2D" id="_x0000_t202" coordsize="21600,21600" o:spt="202" path="m,l,21600r21600,l21600,xe">
              <v:stroke joinstyle="miter"/>
              <v:path gradientshapeok="t" o:connecttype="rect"/>
            </v:shapetype>
            <v:shape id="Cuadro de texto 7" o:spid="_x0000_s1077" type="#_x0000_t202" style="position:absolute;left:0;text-align:left;margin-left:834pt;margin-top:7.65pt;width:24pt;height:23.25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" filled="f" stroked="f" strokeweight=".5pt">
              <v:textbox>
                <w:txbxContent>
                  <w:p w:rsidR="00A9166F" w:rsidRDefault="00A9166F" w:rsidP="00A9166F">
                    <w:pPr>
                      <w:jc w:val="right"/>
                    </w:pPr>
                    <w:r>
                      <w:fldChar w:fldCharType="begin"/>
                    </w:r>
                    <w:r>
                      <w:instrText>PAGE   \* MERGEFORMAT</w:instrText>
                    </w:r>
                    <w:r>
                      <w:fldChar w:fldCharType="separate"/>
                    </w:r>
                    <w:r w:rsidR="00E8555A">
                      <w:rPr>
                        <w:noProof/>
                      </w:rPr>
                      <w:t>5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 w:rsidR="00DB6EC1">
      <w:rPr>
        <w:rFonts w:cs="Arial"/>
        <w:b/>
        <w:noProof/>
        <w:sz w:val="18"/>
        <w:lang w:val="es-AR" w:eastAsia="es-AR"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anchorId="23072178" wp14:editId="1C305D65">
              <wp:simplePos x="0" y="0"/>
              <wp:positionH relativeFrom="margin">
                <wp:align>center</wp:align>
              </wp:positionH>
              <wp:positionV relativeFrom="paragraph">
                <wp:posOffset>-65406</wp:posOffset>
              </wp:positionV>
              <wp:extent cx="10800000" cy="0"/>
              <wp:effectExtent l="0" t="0" r="0" b="0"/>
              <wp:wrapNone/>
              <wp:docPr id="992344207" name="2 Conector recto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10800000" cy="0"/>
                      </a:xfrm>
                      <a:prstGeom prst="line">
                        <a:avLst/>
                      </a:prstGeom>
                    </wps:spPr>
                    <wps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5F1DF43C" id="2 Conector recto" o:spid="_x0000_s1026" style="position:absolute;flip:y;z-index:25166745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" from="0,-5.15pt" to="850.4pt,-5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" strokecolor="black [3200]" strokeweight=".5pt">
              <v:stroke joinstyle="miter"/>
              <w10:wrap anchorx="margin"/>
            </v:line>
          </w:pict>
        </mc:Fallback>
      </mc:AlternateContent>
    </w:r>
    <w:r w:rsidR="00DB6EC1" w:rsidRPr="00587D0E">
      <w:rPr>
        <w:rFonts w:cs="Arial"/>
        <w:b/>
        <w:sz w:val="18"/>
      </w:rPr>
      <w:t>UTN.BA - Departamento de Aprendizaje Visual (DAV)</w:t>
    </w:r>
  </w:p>
  <w:p w:rsidR="00DB6EC1" w:rsidRPr="00587D0E" w:rsidRDefault="00DB6EC1" w:rsidP="00DB6EC1">
    <w:pPr>
      <w:pStyle w:val="Piedepgina"/>
      <w:tabs>
        <w:tab w:val="center" w:pos="4820"/>
      </w:tabs>
      <w:jc w:val="center"/>
      <w:rPr>
        <w:rFonts w:cs="Arial"/>
        <w:sz w:val="18"/>
      </w:rPr>
    </w:pPr>
    <w:r>
      <w:rPr>
        <w:rFonts w:cs="Arial"/>
        <w:sz w:val="18"/>
      </w:rPr>
      <w:tab/>
    </w:r>
    <w:r w:rsidRPr="00587D0E">
      <w:rPr>
        <w:rFonts w:cs="Arial"/>
        <w:sz w:val="18"/>
      </w:rPr>
      <w:t>Medrano 951 – C.A.B.A.-</w:t>
    </w:r>
    <w:r>
      <w:rPr>
        <w:rFonts w:cs="Arial"/>
        <w:sz w:val="18"/>
      </w:rPr>
      <w:t xml:space="preserve"> </w:t>
    </w:r>
    <w:r w:rsidRPr="00587D0E">
      <w:rPr>
        <w:rFonts w:cs="Arial"/>
        <w:sz w:val="18"/>
      </w:rPr>
      <w:t xml:space="preserve">Argentina Tel. (011) 4867-7565/7545 / Cel. (54 9 11) 3501 </w:t>
    </w:r>
    <w:r>
      <w:rPr>
        <w:rFonts w:cs="Arial"/>
        <w:sz w:val="18"/>
      </w:rPr>
      <w:t>–</w:t>
    </w:r>
    <w:r w:rsidRPr="00587D0E">
      <w:rPr>
        <w:rFonts w:cs="Arial"/>
        <w:sz w:val="18"/>
      </w:rPr>
      <w:t xml:space="preserve"> 6032</w:t>
    </w:r>
    <w:r>
      <w:rPr>
        <w:rFonts w:cs="Arial"/>
        <w:sz w:val="18"/>
      </w:rPr>
      <w:tab/>
    </w:r>
  </w:p>
  <w:p w:rsidR="00DB6EC1" w:rsidRPr="006E31EB" w:rsidRDefault="00895691" w:rsidP="006E31EB">
    <w:pPr>
      <w:pStyle w:val="Piedepgina"/>
      <w:jc w:val="center"/>
      <w:rPr>
        <w:rFonts w:cs="Arial"/>
        <w:sz w:val="18"/>
      </w:rPr>
    </w:pPr>
    <w:hyperlink r:id="rId1" w:history="1">
      <w:r w:rsidR="00DB6EC1" w:rsidRPr="00587D0E">
        <w:rPr>
          <w:rStyle w:val="Hipervnculo"/>
          <w:rFonts w:cs="Arial"/>
          <w:sz w:val="18"/>
        </w:rPr>
        <w:t>digitaljunior@frba.utn.edu.ar</w:t>
      </w:r>
    </w:hyperlink>
    <w:r w:rsidR="00DB6EC1" w:rsidRPr="00587D0E">
      <w:rPr>
        <w:rFonts w:cs="Arial"/>
        <w:sz w:val="18"/>
      </w:rPr>
      <w:t xml:space="preserve">  </w:t>
    </w:r>
    <w:hyperlink r:id="rId2" w:history="1">
      <w:r w:rsidR="00DB6EC1" w:rsidRPr="00587D0E">
        <w:rPr>
          <w:rStyle w:val="Hipervnculo"/>
          <w:rFonts w:cs="Arial"/>
          <w:sz w:val="18"/>
        </w:rPr>
        <w:t>http://sceu.frba.utn.edu.ar/dav/index.php</w:t>
      </w:r>
    </w:hyperlink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95691" w:rsidRDefault="00895691" w:rsidP="005B4651">
      <w:pPr>
        <w:spacing w:after="0" w:line="240" w:lineRule="auto"/>
      </w:pPr>
      <w:r>
        <w:separator/>
      </w:r>
    </w:p>
  </w:footnote>
  <w:footnote w:type="continuationSeparator" w:id="0">
    <w:p w:rsidR="00895691" w:rsidRDefault="00895691" w:rsidP="005B465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F5C66" w:rsidRDefault="000F5C66" w:rsidP="000F5C66">
    <w:pPr>
      <w:pStyle w:val="Encabezado"/>
    </w:pPr>
    <w:r>
      <w:rPr>
        <w:noProof/>
        <w:lang w:val="es-AR" w:eastAsia="es-AR"/>
      </w:rPr>
      <w:drawing>
        <wp:anchor distT="0" distB="0" distL="114300" distR="114300" simplePos="0" relativeHeight="251660288" behindDoc="0" locked="0" layoutInCell="1" allowOverlap="1" wp14:anchorId="6F1F8B23" wp14:editId="2829A1AC">
          <wp:simplePos x="0" y="0"/>
          <wp:positionH relativeFrom="column">
            <wp:posOffset>3778250</wp:posOffset>
          </wp:positionH>
          <wp:positionV relativeFrom="paragraph">
            <wp:posOffset>-32385</wp:posOffset>
          </wp:positionV>
          <wp:extent cx="2568922" cy="648000"/>
          <wp:effectExtent l="0" t="0" r="3175" b="0"/>
          <wp:wrapSquare wrapText="bothSides"/>
          <wp:docPr id="1795214529" name="Picture 9" descr="Texto&#10;&#10;Descripción generada automáticamente con confianza medi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Picture 9" descr="Texto&#10;&#10;Descripción generada automáticamente con confianza media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21448" b="-5959"/>
                  <a:stretch>
                    <a:fillRect/>
                  </a:stretch>
                </pic:blipFill>
                <pic:spPr bwMode="auto">
                  <a:xfrm>
                    <a:off x="0" y="0"/>
                    <a:ext cx="2568922" cy="6480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val="es-AR" w:eastAsia="es-AR"/>
      </w:rPr>
      <w:drawing>
        <wp:anchor distT="0" distB="0" distL="114300" distR="114300" simplePos="0" relativeHeight="251659264" behindDoc="0" locked="0" layoutInCell="1" allowOverlap="1" wp14:anchorId="602C02F2" wp14:editId="1379F85A">
          <wp:simplePos x="0" y="0"/>
          <wp:positionH relativeFrom="margin">
            <wp:posOffset>0</wp:posOffset>
          </wp:positionH>
          <wp:positionV relativeFrom="paragraph">
            <wp:posOffset>-33020</wp:posOffset>
          </wp:positionV>
          <wp:extent cx="1684944" cy="648000"/>
          <wp:effectExtent l="0" t="0" r="0" b="0"/>
          <wp:wrapNone/>
          <wp:docPr id="565901151" name="Imagen 565901151" descr="Logotipo, nombre de la empresa&#10;&#10;Descripción generada automá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n 1" descr="Logotipo, nombre de la empresa&#10;&#10;Descripción generada automáticamente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684944" cy="648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:rsidR="000F5C66" w:rsidRDefault="000F5C66" w:rsidP="000F5C66">
    <w:pPr>
      <w:pStyle w:val="Encabezado"/>
    </w:pPr>
  </w:p>
  <w:p w:rsidR="000F5C66" w:rsidRPr="00B16DB9" w:rsidRDefault="000F5C66" w:rsidP="000F5C66">
    <w:pPr>
      <w:pStyle w:val="Encabezado"/>
    </w:pPr>
  </w:p>
  <w:p w:rsidR="0034026E" w:rsidRDefault="0034026E">
    <w:pPr>
      <w:pStyle w:val="Encabezado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B6EC1" w:rsidRDefault="00DB6EC1" w:rsidP="000F5C66">
    <w:pPr>
      <w:pStyle w:val="Encabezado"/>
    </w:pPr>
    <w:r>
      <w:rPr>
        <w:noProof/>
        <w:lang w:val="es-AR" w:eastAsia="es-AR"/>
      </w:rPr>
      <w:drawing>
        <wp:anchor distT="0" distB="0" distL="114300" distR="114300" simplePos="0" relativeHeight="251664384" behindDoc="0" locked="0" layoutInCell="1" allowOverlap="1" wp14:anchorId="5AD0E3ED" wp14:editId="6CC8F9D5">
          <wp:simplePos x="0" y="0"/>
          <wp:positionH relativeFrom="margin">
            <wp:align>left</wp:align>
          </wp:positionH>
          <wp:positionV relativeFrom="paragraph">
            <wp:posOffset>5080</wp:posOffset>
          </wp:positionV>
          <wp:extent cx="1684944" cy="648000"/>
          <wp:effectExtent l="0" t="0" r="0" b="0"/>
          <wp:wrapNone/>
          <wp:docPr id="1194874286" name="Imagen 1194874286" descr="Logotipo, nombre de la empresa&#10;&#10;Descripción generada automá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n 1" descr="Logotipo, nombre de la empresa&#10;&#10;Descripción generada automáticament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684944" cy="648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val="es-AR" w:eastAsia="es-AR"/>
      </w:rPr>
      <w:drawing>
        <wp:anchor distT="0" distB="0" distL="114300" distR="114300" simplePos="0" relativeHeight="251665408" behindDoc="0" locked="0" layoutInCell="1" allowOverlap="1" wp14:anchorId="19BA3A46" wp14:editId="17A776D9">
          <wp:simplePos x="0" y="0"/>
          <wp:positionH relativeFrom="margin">
            <wp:align>right</wp:align>
          </wp:positionH>
          <wp:positionV relativeFrom="paragraph">
            <wp:posOffset>5715</wp:posOffset>
          </wp:positionV>
          <wp:extent cx="2568922" cy="648000"/>
          <wp:effectExtent l="0" t="0" r="3175" b="0"/>
          <wp:wrapSquare wrapText="bothSides"/>
          <wp:docPr id="479093792" name="Picture 9" descr="Texto&#10;&#10;Descripción generada automáticamente con confianza medi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Picture 9" descr="Texto&#10;&#10;Descripción generada automáticamente con confianza media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21448" b="-5959"/>
                  <a:stretch>
                    <a:fillRect/>
                  </a:stretch>
                </pic:blipFill>
                <pic:spPr bwMode="auto">
                  <a:xfrm>
                    <a:off x="0" y="0"/>
                    <a:ext cx="2568922" cy="6480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DB6EC1" w:rsidRDefault="00DB6EC1" w:rsidP="000F5C66">
    <w:pPr>
      <w:pStyle w:val="Encabezado"/>
    </w:pPr>
  </w:p>
  <w:p w:rsidR="00DB6EC1" w:rsidRPr="00B16DB9" w:rsidRDefault="00DB6EC1" w:rsidP="000F5C66">
    <w:pPr>
      <w:pStyle w:val="Encabezado"/>
    </w:pPr>
  </w:p>
  <w:p w:rsidR="00DB6EC1" w:rsidRDefault="00DB6EC1">
    <w:pPr>
      <w:pStyle w:val="Encabezado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8210211"/>
    <w:multiLevelType w:val="hybridMultilevel"/>
    <w:tmpl w:val="1EFABC7A"/>
    <w:lvl w:ilvl="0" w:tplc="2C0A0001">
      <w:start w:val="1"/>
      <w:numFmt w:val="bullet"/>
      <w:lvlText w:val=""/>
      <w:lvlJc w:val="left"/>
      <w:pPr>
        <w:ind w:left="862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1" w15:restartNumberingAfterBreak="0">
    <w:nsid w:val="0A4C2D4E"/>
    <w:multiLevelType w:val="multilevel"/>
    <w:tmpl w:val="7D7674C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0A5632E3"/>
    <w:multiLevelType w:val="hybridMultilevel"/>
    <w:tmpl w:val="B56EAAC6"/>
    <w:lvl w:ilvl="0" w:tplc="2C0A000F">
      <w:start w:val="1"/>
      <w:numFmt w:val="decimal"/>
      <w:lvlText w:val="%1."/>
      <w:lvlJc w:val="left"/>
      <w:pPr>
        <w:ind w:left="720" w:hanging="360"/>
      </w:pPr>
    </w:lvl>
    <w:lvl w:ilvl="1" w:tplc="2C0A0019" w:tentative="1">
      <w:start w:val="1"/>
      <w:numFmt w:val="lowerLetter"/>
      <w:lvlText w:val="%2."/>
      <w:lvlJc w:val="left"/>
      <w:pPr>
        <w:ind w:left="1440" w:hanging="360"/>
      </w:pPr>
    </w:lvl>
    <w:lvl w:ilvl="2" w:tplc="2C0A001B" w:tentative="1">
      <w:start w:val="1"/>
      <w:numFmt w:val="lowerRoman"/>
      <w:lvlText w:val="%3."/>
      <w:lvlJc w:val="right"/>
      <w:pPr>
        <w:ind w:left="2160" w:hanging="180"/>
      </w:pPr>
    </w:lvl>
    <w:lvl w:ilvl="3" w:tplc="2C0A000F" w:tentative="1">
      <w:start w:val="1"/>
      <w:numFmt w:val="decimal"/>
      <w:lvlText w:val="%4."/>
      <w:lvlJc w:val="left"/>
      <w:pPr>
        <w:ind w:left="2880" w:hanging="360"/>
      </w:pPr>
    </w:lvl>
    <w:lvl w:ilvl="4" w:tplc="2C0A0019" w:tentative="1">
      <w:start w:val="1"/>
      <w:numFmt w:val="lowerLetter"/>
      <w:lvlText w:val="%5."/>
      <w:lvlJc w:val="left"/>
      <w:pPr>
        <w:ind w:left="3600" w:hanging="360"/>
      </w:pPr>
    </w:lvl>
    <w:lvl w:ilvl="5" w:tplc="2C0A001B" w:tentative="1">
      <w:start w:val="1"/>
      <w:numFmt w:val="lowerRoman"/>
      <w:lvlText w:val="%6."/>
      <w:lvlJc w:val="right"/>
      <w:pPr>
        <w:ind w:left="4320" w:hanging="180"/>
      </w:pPr>
    </w:lvl>
    <w:lvl w:ilvl="6" w:tplc="2C0A000F" w:tentative="1">
      <w:start w:val="1"/>
      <w:numFmt w:val="decimal"/>
      <w:lvlText w:val="%7."/>
      <w:lvlJc w:val="left"/>
      <w:pPr>
        <w:ind w:left="5040" w:hanging="360"/>
      </w:pPr>
    </w:lvl>
    <w:lvl w:ilvl="7" w:tplc="2C0A0019" w:tentative="1">
      <w:start w:val="1"/>
      <w:numFmt w:val="lowerLetter"/>
      <w:lvlText w:val="%8."/>
      <w:lvlJc w:val="left"/>
      <w:pPr>
        <w:ind w:left="5760" w:hanging="360"/>
      </w:pPr>
    </w:lvl>
    <w:lvl w:ilvl="8" w:tplc="2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DBC267C"/>
    <w:multiLevelType w:val="hybridMultilevel"/>
    <w:tmpl w:val="52227702"/>
    <w:lvl w:ilvl="0" w:tplc="BA328538">
      <w:numFmt w:val="bullet"/>
      <w:lvlText w:val="-"/>
      <w:lvlJc w:val="left"/>
      <w:pPr>
        <w:ind w:left="502" w:hanging="360"/>
      </w:pPr>
      <w:rPr>
        <w:rFonts w:ascii="Calibri" w:eastAsia="+mn-ea" w:hAnsi="Calibri" w:cs="Calibri" w:hint="default"/>
      </w:rPr>
    </w:lvl>
    <w:lvl w:ilvl="1" w:tplc="080A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4" w15:restartNumberingAfterBreak="0">
    <w:nsid w:val="0EFB5B69"/>
    <w:multiLevelType w:val="hybridMultilevel"/>
    <w:tmpl w:val="474E0330"/>
    <w:lvl w:ilvl="0" w:tplc="080A000D">
      <w:start w:val="1"/>
      <w:numFmt w:val="bullet"/>
      <w:lvlText w:val=""/>
      <w:lvlJc w:val="left"/>
      <w:pPr>
        <w:ind w:left="862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5" w15:restartNumberingAfterBreak="0">
    <w:nsid w:val="1882586B"/>
    <w:multiLevelType w:val="multilevel"/>
    <w:tmpl w:val="7D7674C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1AF67B22"/>
    <w:multiLevelType w:val="multilevel"/>
    <w:tmpl w:val="B1F6D8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1C906AFC"/>
    <w:multiLevelType w:val="hybridMultilevel"/>
    <w:tmpl w:val="9A1CAACE"/>
    <w:lvl w:ilvl="0" w:tplc="EFCCEC52">
      <w:numFmt w:val="bullet"/>
      <w:lvlText w:val="-"/>
      <w:lvlJc w:val="left"/>
      <w:pPr>
        <w:ind w:left="502" w:hanging="360"/>
      </w:pPr>
      <w:rPr>
        <w:rFonts w:ascii="Calibri" w:eastAsia="+mn-ea" w:hAnsi="Calibri" w:cs="Calibri" w:hint="default"/>
      </w:rPr>
    </w:lvl>
    <w:lvl w:ilvl="1" w:tplc="080A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8" w15:restartNumberingAfterBreak="0">
    <w:nsid w:val="1DFE4D93"/>
    <w:multiLevelType w:val="hybridMultilevel"/>
    <w:tmpl w:val="AC70D1DE"/>
    <w:lvl w:ilvl="0" w:tplc="2C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C0A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C0A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C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C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C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C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C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C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1EF677EC"/>
    <w:multiLevelType w:val="multilevel"/>
    <w:tmpl w:val="B60C860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2D555998"/>
    <w:multiLevelType w:val="multilevel"/>
    <w:tmpl w:val="7D7674C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2ECC01A9"/>
    <w:multiLevelType w:val="hybridMultilevel"/>
    <w:tmpl w:val="DDE641FA"/>
    <w:lvl w:ilvl="0" w:tplc="9A343BAE">
      <w:numFmt w:val="bullet"/>
      <w:lvlText w:val="-"/>
      <w:lvlJc w:val="left"/>
      <w:pPr>
        <w:ind w:left="502" w:hanging="360"/>
      </w:pPr>
      <w:rPr>
        <w:rFonts w:ascii="Calibri" w:eastAsia="+mn-ea" w:hAnsi="Calibri" w:cs="Calibri" w:hint="default"/>
      </w:rPr>
    </w:lvl>
    <w:lvl w:ilvl="1" w:tplc="080A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12" w15:restartNumberingAfterBreak="0">
    <w:nsid w:val="320E04C3"/>
    <w:multiLevelType w:val="hybridMultilevel"/>
    <w:tmpl w:val="A6FA73B2"/>
    <w:lvl w:ilvl="0" w:tplc="2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5535DBD"/>
    <w:multiLevelType w:val="hybridMultilevel"/>
    <w:tmpl w:val="E856B618"/>
    <w:lvl w:ilvl="0" w:tplc="2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D7B67A9"/>
    <w:multiLevelType w:val="hybridMultilevel"/>
    <w:tmpl w:val="5B621A7A"/>
    <w:lvl w:ilvl="0" w:tplc="EB54BA80">
      <w:numFmt w:val="bullet"/>
      <w:lvlText w:val="-"/>
      <w:lvlJc w:val="left"/>
      <w:pPr>
        <w:ind w:left="502" w:hanging="360"/>
      </w:pPr>
      <w:rPr>
        <w:rFonts w:ascii="Calibri" w:eastAsia="+mn-ea" w:hAnsi="Calibri" w:cs="Calibri" w:hint="default"/>
      </w:rPr>
    </w:lvl>
    <w:lvl w:ilvl="1" w:tplc="080A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15" w15:restartNumberingAfterBreak="0">
    <w:nsid w:val="41F33BF1"/>
    <w:multiLevelType w:val="hybridMultilevel"/>
    <w:tmpl w:val="99BC410A"/>
    <w:lvl w:ilvl="0" w:tplc="2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624153B"/>
    <w:multiLevelType w:val="hybridMultilevel"/>
    <w:tmpl w:val="87E28092"/>
    <w:lvl w:ilvl="0" w:tplc="A20C2292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2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75E34D6"/>
    <w:multiLevelType w:val="multilevel"/>
    <w:tmpl w:val="7D7674C4"/>
    <w:lvl w:ilvl="0">
      <w:numFmt w:val="lowerLetter"/>
      <w:lvlText w:val="%1."/>
      <w:lvlJc w:val="left"/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4AC779D0"/>
    <w:multiLevelType w:val="hybridMultilevel"/>
    <w:tmpl w:val="C5B2E31E"/>
    <w:lvl w:ilvl="0" w:tplc="080A000D">
      <w:start w:val="1"/>
      <w:numFmt w:val="bullet"/>
      <w:lvlText w:val=""/>
      <w:lvlJc w:val="left"/>
      <w:pPr>
        <w:ind w:left="862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19" w15:restartNumberingAfterBreak="0">
    <w:nsid w:val="4AE57E64"/>
    <w:multiLevelType w:val="hybridMultilevel"/>
    <w:tmpl w:val="3D6602BC"/>
    <w:lvl w:ilvl="0" w:tplc="548AAE0E">
      <w:start w:val="1"/>
      <w:numFmt w:val="lowerLetter"/>
      <w:lvlText w:val="%1."/>
      <w:lvlJc w:val="left"/>
      <w:pPr>
        <w:ind w:left="1020" w:hanging="360"/>
      </w:pPr>
    </w:lvl>
    <w:lvl w:ilvl="1" w:tplc="F1B8C8B8">
      <w:start w:val="1"/>
      <w:numFmt w:val="lowerLetter"/>
      <w:lvlText w:val="%2."/>
      <w:lvlJc w:val="left"/>
      <w:pPr>
        <w:ind w:left="1020" w:hanging="360"/>
      </w:pPr>
    </w:lvl>
    <w:lvl w:ilvl="2" w:tplc="B928CAC4">
      <w:start w:val="1"/>
      <w:numFmt w:val="lowerLetter"/>
      <w:lvlText w:val="%3."/>
      <w:lvlJc w:val="left"/>
      <w:pPr>
        <w:ind w:left="1020" w:hanging="360"/>
      </w:pPr>
    </w:lvl>
    <w:lvl w:ilvl="3" w:tplc="48160014">
      <w:start w:val="1"/>
      <w:numFmt w:val="lowerLetter"/>
      <w:lvlText w:val="%4."/>
      <w:lvlJc w:val="left"/>
      <w:pPr>
        <w:ind w:left="1020" w:hanging="360"/>
      </w:pPr>
    </w:lvl>
    <w:lvl w:ilvl="4" w:tplc="663C6EB4">
      <w:start w:val="1"/>
      <w:numFmt w:val="lowerLetter"/>
      <w:lvlText w:val="%5."/>
      <w:lvlJc w:val="left"/>
      <w:pPr>
        <w:ind w:left="1020" w:hanging="360"/>
      </w:pPr>
    </w:lvl>
    <w:lvl w:ilvl="5" w:tplc="728825F2">
      <w:start w:val="1"/>
      <w:numFmt w:val="lowerLetter"/>
      <w:lvlText w:val="%6."/>
      <w:lvlJc w:val="left"/>
      <w:pPr>
        <w:ind w:left="1020" w:hanging="360"/>
      </w:pPr>
    </w:lvl>
    <w:lvl w:ilvl="6" w:tplc="FE72F210">
      <w:start w:val="1"/>
      <w:numFmt w:val="lowerLetter"/>
      <w:lvlText w:val="%7."/>
      <w:lvlJc w:val="left"/>
      <w:pPr>
        <w:ind w:left="1020" w:hanging="360"/>
      </w:pPr>
    </w:lvl>
    <w:lvl w:ilvl="7" w:tplc="DD6894F4">
      <w:start w:val="1"/>
      <w:numFmt w:val="lowerLetter"/>
      <w:lvlText w:val="%8."/>
      <w:lvlJc w:val="left"/>
      <w:pPr>
        <w:ind w:left="1020" w:hanging="360"/>
      </w:pPr>
    </w:lvl>
    <w:lvl w:ilvl="8" w:tplc="EF460212">
      <w:start w:val="1"/>
      <w:numFmt w:val="lowerLetter"/>
      <w:lvlText w:val="%9."/>
      <w:lvlJc w:val="left"/>
      <w:pPr>
        <w:ind w:left="1020" w:hanging="360"/>
      </w:pPr>
    </w:lvl>
  </w:abstractNum>
  <w:abstractNum w:abstractNumId="20" w15:restartNumberingAfterBreak="0">
    <w:nsid w:val="4FB93BC4"/>
    <w:multiLevelType w:val="hybridMultilevel"/>
    <w:tmpl w:val="3E9A2E30"/>
    <w:lvl w:ilvl="0" w:tplc="2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0064D5A"/>
    <w:multiLevelType w:val="hybridMultilevel"/>
    <w:tmpl w:val="6D6E776C"/>
    <w:lvl w:ilvl="0" w:tplc="C3F2B2C4">
      <w:start w:val="1"/>
      <w:numFmt w:val="lowerLetter"/>
      <w:lvlText w:val="%1."/>
      <w:lvlJc w:val="left"/>
      <w:pPr>
        <w:ind w:left="1020" w:hanging="360"/>
      </w:pPr>
    </w:lvl>
    <w:lvl w:ilvl="1" w:tplc="F7C4E57A">
      <w:start w:val="1"/>
      <w:numFmt w:val="upperRoman"/>
      <w:lvlText w:val="%2."/>
      <w:lvlJc w:val="right"/>
      <w:pPr>
        <w:ind w:left="1740" w:hanging="360"/>
      </w:pPr>
    </w:lvl>
    <w:lvl w:ilvl="2" w:tplc="35A8D1B2">
      <w:start w:val="1"/>
      <w:numFmt w:val="lowerLetter"/>
      <w:lvlText w:val="%3."/>
      <w:lvlJc w:val="left"/>
      <w:pPr>
        <w:ind w:left="1020" w:hanging="360"/>
      </w:pPr>
    </w:lvl>
    <w:lvl w:ilvl="3" w:tplc="4EA0E672">
      <w:start w:val="1"/>
      <w:numFmt w:val="lowerLetter"/>
      <w:lvlText w:val="%4."/>
      <w:lvlJc w:val="left"/>
      <w:pPr>
        <w:ind w:left="1020" w:hanging="360"/>
      </w:pPr>
    </w:lvl>
    <w:lvl w:ilvl="4" w:tplc="684E1196">
      <w:start w:val="1"/>
      <w:numFmt w:val="lowerLetter"/>
      <w:lvlText w:val="%5."/>
      <w:lvlJc w:val="left"/>
      <w:pPr>
        <w:ind w:left="1020" w:hanging="360"/>
      </w:pPr>
    </w:lvl>
    <w:lvl w:ilvl="5" w:tplc="F014DF5E">
      <w:start w:val="1"/>
      <w:numFmt w:val="lowerLetter"/>
      <w:lvlText w:val="%6."/>
      <w:lvlJc w:val="left"/>
      <w:pPr>
        <w:ind w:left="1020" w:hanging="360"/>
      </w:pPr>
    </w:lvl>
    <w:lvl w:ilvl="6" w:tplc="D8721A82">
      <w:start w:val="1"/>
      <w:numFmt w:val="lowerLetter"/>
      <w:lvlText w:val="%7."/>
      <w:lvlJc w:val="left"/>
      <w:pPr>
        <w:ind w:left="1020" w:hanging="360"/>
      </w:pPr>
    </w:lvl>
    <w:lvl w:ilvl="7" w:tplc="5936FE3E">
      <w:start w:val="1"/>
      <w:numFmt w:val="lowerLetter"/>
      <w:lvlText w:val="%8."/>
      <w:lvlJc w:val="left"/>
      <w:pPr>
        <w:ind w:left="1020" w:hanging="360"/>
      </w:pPr>
    </w:lvl>
    <w:lvl w:ilvl="8" w:tplc="42761222">
      <w:start w:val="1"/>
      <w:numFmt w:val="lowerLetter"/>
      <w:lvlText w:val="%9."/>
      <w:lvlJc w:val="left"/>
      <w:pPr>
        <w:ind w:left="1020" w:hanging="360"/>
      </w:pPr>
    </w:lvl>
  </w:abstractNum>
  <w:abstractNum w:abstractNumId="22" w15:restartNumberingAfterBreak="0">
    <w:nsid w:val="52490CC7"/>
    <w:multiLevelType w:val="hybridMultilevel"/>
    <w:tmpl w:val="9C1C6D30"/>
    <w:lvl w:ilvl="0" w:tplc="2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9782120"/>
    <w:multiLevelType w:val="hybridMultilevel"/>
    <w:tmpl w:val="3E209AA0"/>
    <w:lvl w:ilvl="0" w:tplc="2C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C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C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C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C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C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C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C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C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4" w15:restartNumberingAfterBreak="0">
    <w:nsid w:val="5B4239F4"/>
    <w:multiLevelType w:val="hybridMultilevel"/>
    <w:tmpl w:val="FE7EDE0C"/>
    <w:lvl w:ilvl="0" w:tplc="080A000D">
      <w:start w:val="1"/>
      <w:numFmt w:val="bullet"/>
      <w:lvlText w:val=""/>
      <w:lvlJc w:val="left"/>
      <w:pPr>
        <w:ind w:left="862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25" w15:restartNumberingAfterBreak="0">
    <w:nsid w:val="5E332751"/>
    <w:multiLevelType w:val="hybridMultilevel"/>
    <w:tmpl w:val="1F845D14"/>
    <w:lvl w:ilvl="0" w:tplc="5302D50E">
      <w:start w:val="1"/>
      <w:numFmt w:val="lowerLetter"/>
      <w:lvlText w:val="%1."/>
      <w:lvlJc w:val="left"/>
      <w:pPr>
        <w:ind w:left="1020" w:hanging="360"/>
      </w:pPr>
    </w:lvl>
    <w:lvl w:ilvl="1" w:tplc="3CBE8FC0">
      <w:start w:val="1"/>
      <w:numFmt w:val="lowerLetter"/>
      <w:lvlText w:val="%2."/>
      <w:lvlJc w:val="left"/>
      <w:pPr>
        <w:ind w:left="1020" w:hanging="360"/>
      </w:pPr>
    </w:lvl>
    <w:lvl w:ilvl="2" w:tplc="4678C724">
      <w:start w:val="1"/>
      <w:numFmt w:val="lowerLetter"/>
      <w:lvlText w:val="%3."/>
      <w:lvlJc w:val="left"/>
      <w:pPr>
        <w:ind w:left="1020" w:hanging="360"/>
      </w:pPr>
    </w:lvl>
    <w:lvl w:ilvl="3" w:tplc="248C8ABA">
      <w:start w:val="1"/>
      <w:numFmt w:val="lowerLetter"/>
      <w:lvlText w:val="%4."/>
      <w:lvlJc w:val="left"/>
      <w:pPr>
        <w:ind w:left="1020" w:hanging="360"/>
      </w:pPr>
    </w:lvl>
    <w:lvl w:ilvl="4" w:tplc="9B3A94EC">
      <w:start w:val="1"/>
      <w:numFmt w:val="lowerLetter"/>
      <w:lvlText w:val="%5."/>
      <w:lvlJc w:val="left"/>
      <w:pPr>
        <w:ind w:left="1020" w:hanging="360"/>
      </w:pPr>
    </w:lvl>
    <w:lvl w:ilvl="5" w:tplc="9138A38E">
      <w:start w:val="1"/>
      <w:numFmt w:val="lowerLetter"/>
      <w:lvlText w:val="%6."/>
      <w:lvlJc w:val="left"/>
      <w:pPr>
        <w:ind w:left="1020" w:hanging="360"/>
      </w:pPr>
    </w:lvl>
    <w:lvl w:ilvl="6" w:tplc="263C5444">
      <w:start w:val="1"/>
      <w:numFmt w:val="lowerLetter"/>
      <w:lvlText w:val="%7."/>
      <w:lvlJc w:val="left"/>
      <w:pPr>
        <w:ind w:left="1020" w:hanging="360"/>
      </w:pPr>
    </w:lvl>
    <w:lvl w:ilvl="7" w:tplc="4C28F750">
      <w:start w:val="1"/>
      <w:numFmt w:val="lowerLetter"/>
      <w:lvlText w:val="%8."/>
      <w:lvlJc w:val="left"/>
      <w:pPr>
        <w:ind w:left="1020" w:hanging="360"/>
      </w:pPr>
    </w:lvl>
    <w:lvl w:ilvl="8" w:tplc="3A1EED76">
      <w:start w:val="1"/>
      <w:numFmt w:val="lowerLetter"/>
      <w:lvlText w:val="%9."/>
      <w:lvlJc w:val="left"/>
      <w:pPr>
        <w:ind w:left="1020" w:hanging="360"/>
      </w:pPr>
    </w:lvl>
  </w:abstractNum>
  <w:abstractNum w:abstractNumId="26" w15:restartNumberingAfterBreak="0">
    <w:nsid w:val="5EBC24BF"/>
    <w:multiLevelType w:val="hybridMultilevel"/>
    <w:tmpl w:val="E41CAB1A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47114CF"/>
    <w:multiLevelType w:val="hybridMultilevel"/>
    <w:tmpl w:val="EDCEBAA4"/>
    <w:lvl w:ilvl="0" w:tplc="2C0A0001">
      <w:start w:val="1"/>
      <w:numFmt w:val="bullet"/>
      <w:lvlText w:val=""/>
      <w:lvlJc w:val="left"/>
      <w:pPr>
        <w:ind w:left="928" w:hanging="360"/>
      </w:pPr>
      <w:rPr>
        <w:rFonts w:ascii="Symbol" w:hAnsi="Symbol" w:hint="default"/>
      </w:rPr>
    </w:lvl>
    <w:lvl w:ilvl="1" w:tplc="2C0A0003" w:tentative="1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 w:tplc="2C0A0005" w:tentative="1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2C0A0001" w:tentative="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2C0A0003" w:tentative="1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 w:tplc="2C0A0005" w:tentative="1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2C0A0001" w:tentative="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2C0A0003" w:tentative="1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2C0A0005" w:tentative="1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28" w15:restartNumberingAfterBreak="0">
    <w:nsid w:val="6DC4346B"/>
    <w:multiLevelType w:val="multilevel"/>
    <w:tmpl w:val="7D7674C4"/>
    <w:lvl w:ilvl="0">
      <w:numFmt w:val="lowerLetter"/>
      <w:lvlText w:val="%1."/>
      <w:lvlJc w:val="left"/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 w15:restartNumberingAfterBreak="0">
    <w:nsid w:val="71EA601E"/>
    <w:multiLevelType w:val="hybridMultilevel"/>
    <w:tmpl w:val="69CAC59A"/>
    <w:lvl w:ilvl="0" w:tplc="2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2487B6E"/>
    <w:multiLevelType w:val="multilevel"/>
    <w:tmpl w:val="F072D0C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 w15:restartNumberingAfterBreak="0">
    <w:nsid w:val="7B2A476E"/>
    <w:multiLevelType w:val="hybridMultilevel"/>
    <w:tmpl w:val="38069B3A"/>
    <w:lvl w:ilvl="0" w:tplc="A234257A">
      <w:start w:val="1"/>
      <w:numFmt w:val="lowerLetter"/>
      <w:lvlText w:val="%1."/>
      <w:lvlJc w:val="left"/>
      <w:pPr>
        <w:ind w:left="1020" w:hanging="360"/>
      </w:pPr>
    </w:lvl>
    <w:lvl w:ilvl="1" w:tplc="3278AF54">
      <w:start w:val="1"/>
      <w:numFmt w:val="lowerLetter"/>
      <w:lvlText w:val="%2."/>
      <w:lvlJc w:val="left"/>
      <w:pPr>
        <w:ind w:left="1020" w:hanging="360"/>
      </w:pPr>
    </w:lvl>
    <w:lvl w:ilvl="2" w:tplc="AB882998">
      <w:start w:val="1"/>
      <w:numFmt w:val="lowerLetter"/>
      <w:lvlText w:val="%3."/>
      <w:lvlJc w:val="left"/>
      <w:pPr>
        <w:ind w:left="1020" w:hanging="360"/>
      </w:pPr>
    </w:lvl>
    <w:lvl w:ilvl="3" w:tplc="31248152">
      <w:start w:val="1"/>
      <w:numFmt w:val="lowerLetter"/>
      <w:lvlText w:val="%4."/>
      <w:lvlJc w:val="left"/>
      <w:pPr>
        <w:ind w:left="1020" w:hanging="360"/>
      </w:pPr>
    </w:lvl>
    <w:lvl w:ilvl="4" w:tplc="94EEEF4C">
      <w:start w:val="1"/>
      <w:numFmt w:val="lowerLetter"/>
      <w:lvlText w:val="%5."/>
      <w:lvlJc w:val="left"/>
      <w:pPr>
        <w:ind w:left="1020" w:hanging="360"/>
      </w:pPr>
    </w:lvl>
    <w:lvl w:ilvl="5" w:tplc="D598AB96">
      <w:start w:val="1"/>
      <w:numFmt w:val="lowerLetter"/>
      <w:lvlText w:val="%6."/>
      <w:lvlJc w:val="left"/>
      <w:pPr>
        <w:ind w:left="1020" w:hanging="360"/>
      </w:pPr>
    </w:lvl>
    <w:lvl w:ilvl="6" w:tplc="26E22006">
      <w:start w:val="1"/>
      <w:numFmt w:val="lowerLetter"/>
      <w:lvlText w:val="%7."/>
      <w:lvlJc w:val="left"/>
      <w:pPr>
        <w:ind w:left="1020" w:hanging="360"/>
      </w:pPr>
    </w:lvl>
    <w:lvl w:ilvl="7" w:tplc="DCFEA1B0">
      <w:start w:val="1"/>
      <w:numFmt w:val="lowerLetter"/>
      <w:lvlText w:val="%8."/>
      <w:lvlJc w:val="left"/>
      <w:pPr>
        <w:ind w:left="1020" w:hanging="360"/>
      </w:pPr>
    </w:lvl>
    <w:lvl w:ilvl="8" w:tplc="5580A66A">
      <w:start w:val="1"/>
      <w:numFmt w:val="lowerLetter"/>
      <w:lvlText w:val="%9."/>
      <w:lvlJc w:val="left"/>
      <w:pPr>
        <w:ind w:left="1020" w:hanging="360"/>
      </w:pPr>
    </w:lvl>
  </w:abstractNum>
  <w:abstractNum w:abstractNumId="32" w15:restartNumberingAfterBreak="0">
    <w:nsid w:val="7C052FEF"/>
    <w:multiLevelType w:val="hybridMultilevel"/>
    <w:tmpl w:val="86DACF28"/>
    <w:lvl w:ilvl="0" w:tplc="2C0A000F">
      <w:start w:val="1"/>
      <w:numFmt w:val="decimal"/>
      <w:lvlText w:val="%1."/>
      <w:lvlJc w:val="left"/>
      <w:pPr>
        <w:ind w:left="720" w:hanging="360"/>
      </w:pPr>
    </w:lvl>
    <w:lvl w:ilvl="1" w:tplc="2C0A0019">
      <w:start w:val="1"/>
      <w:numFmt w:val="lowerLetter"/>
      <w:lvlText w:val="%2."/>
      <w:lvlJc w:val="left"/>
      <w:pPr>
        <w:ind w:left="1440" w:hanging="360"/>
      </w:pPr>
    </w:lvl>
    <w:lvl w:ilvl="2" w:tplc="2C0A001B">
      <w:start w:val="1"/>
      <w:numFmt w:val="lowerRoman"/>
      <w:lvlText w:val="%3."/>
      <w:lvlJc w:val="right"/>
      <w:pPr>
        <w:ind w:left="2160" w:hanging="180"/>
      </w:pPr>
    </w:lvl>
    <w:lvl w:ilvl="3" w:tplc="2C0A000F">
      <w:start w:val="1"/>
      <w:numFmt w:val="decimal"/>
      <w:lvlText w:val="%4."/>
      <w:lvlJc w:val="left"/>
      <w:pPr>
        <w:ind w:left="2880" w:hanging="360"/>
      </w:pPr>
    </w:lvl>
    <w:lvl w:ilvl="4" w:tplc="2C0A0019">
      <w:start w:val="1"/>
      <w:numFmt w:val="lowerLetter"/>
      <w:lvlText w:val="%5."/>
      <w:lvlJc w:val="left"/>
      <w:pPr>
        <w:ind w:left="3600" w:hanging="360"/>
      </w:pPr>
    </w:lvl>
    <w:lvl w:ilvl="5" w:tplc="2C0A001B">
      <w:start w:val="1"/>
      <w:numFmt w:val="lowerRoman"/>
      <w:lvlText w:val="%6."/>
      <w:lvlJc w:val="right"/>
      <w:pPr>
        <w:ind w:left="4320" w:hanging="180"/>
      </w:pPr>
    </w:lvl>
    <w:lvl w:ilvl="6" w:tplc="2C0A000F">
      <w:start w:val="1"/>
      <w:numFmt w:val="decimal"/>
      <w:lvlText w:val="%7."/>
      <w:lvlJc w:val="left"/>
      <w:pPr>
        <w:ind w:left="5040" w:hanging="360"/>
      </w:pPr>
    </w:lvl>
    <w:lvl w:ilvl="7" w:tplc="2C0A0019">
      <w:start w:val="1"/>
      <w:numFmt w:val="lowerLetter"/>
      <w:lvlText w:val="%8."/>
      <w:lvlJc w:val="left"/>
      <w:pPr>
        <w:ind w:left="5760" w:hanging="360"/>
      </w:pPr>
    </w:lvl>
    <w:lvl w:ilvl="8" w:tplc="2C0A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16"/>
  </w:num>
  <w:num w:numId="3">
    <w:abstractNumId w:val="31"/>
  </w:num>
  <w:num w:numId="4">
    <w:abstractNumId w:val="19"/>
  </w:num>
  <w:num w:numId="5">
    <w:abstractNumId w:val="21"/>
  </w:num>
  <w:num w:numId="6">
    <w:abstractNumId w:val="25"/>
  </w:num>
  <w:num w:numId="7">
    <w:abstractNumId w:val="22"/>
  </w:num>
  <w:num w:numId="8">
    <w:abstractNumId w:val="15"/>
  </w:num>
  <w:num w:numId="9">
    <w:abstractNumId w:val="30"/>
    <w:lvlOverride w:ilvl="0">
      <w:lvl w:ilvl="0">
        <w:numFmt w:val="lowerLetter"/>
        <w:lvlText w:val="%1."/>
        <w:lvlJc w:val="left"/>
      </w:lvl>
    </w:lvlOverride>
  </w:num>
  <w:num w:numId="10">
    <w:abstractNumId w:val="2"/>
  </w:num>
  <w:num w:numId="11">
    <w:abstractNumId w:val="12"/>
  </w:num>
  <w:num w:numId="12">
    <w:abstractNumId w:val="9"/>
    <w:lvlOverride w:ilvl="0">
      <w:lvl w:ilvl="0">
        <w:numFmt w:val="lowerLetter"/>
        <w:lvlText w:val="%1."/>
        <w:lvlJc w:val="left"/>
      </w:lvl>
    </w:lvlOverride>
  </w:num>
  <w:num w:numId="13">
    <w:abstractNumId w:val="9"/>
    <w:lvlOverride w:ilvl="0">
      <w:lvl w:ilvl="0">
        <w:numFmt w:val="lowerLetter"/>
        <w:lvlText w:val="%1."/>
        <w:lvlJc w:val="left"/>
      </w:lvl>
    </w:lvlOverride>
    <w:lvlOverride w:ilvl="1">
      <w:lvl w:ilvl="1">
        <w:numFmt w:val="upperRoman"/>
        <w:lvlText w:val="%2."/>
        <w:lvlJc w:val="right"/>
      </w:lvl>
    </w:lvlOverride>
  </w:num>
  <w:num w:numId="14">
    <w:abstractNumId w:val="9"/>
    <w:lvlOverride w:ilvl="0">
      <w:lvl w:ilvl="0">
        <w:numFmt w:val="lowerLetter"/>
        <w:lvlText w:val="%1."/>
        <w:lvlJc w:val="left"/>
      </w:lvl>
    </w:lvlOverride>
    <w:lvlOverride w:ilvl="1">
      <w:lvl w:ilvl="1">
        <w:numFmt w:val="upperRoman"/>
        <w:lvlText w:val="%2."/>
        <w:lvlJc w:val="right"/>
      </w:lvl>
    </w:lvlOverride>
  </w:num>
  <w:num w:numId="15">
    <w:abstractNumId w:val="9"/>
    <w:lvlOverride w:ilvl="0">
      <w:lvl w:ilvl="0">
        <w:numFmt w:val="lowerLetter"/>
        <w:lvlText w:val="%1."/>
        <w:lvlJc w:val="left"/>
      </w:lvl>
    </w:lvlOverride>
    <w:lvlOverride w:ilvl="1">
      <w:lvl w:ilvl="1">
        <w:numFmt w:val="upperRoman"/>
        <w:lvlText w:val="%2."/>
        <w:lvlJc w:val="right"/>
      </w:lvl>
    </w:lvlOverride>
  </w:num>
  <w:num w:numId="16">
    <w:abstractNumId w:val="9"/>
    <w:lvlOverride w:ilvl="0">
      <w:lvl w:ilvl="0">
        <w:numFmt w:val="lowerLetter"/>
        <w:lvlText w:val="%1."/>
        <w:lvlJc w:val="left"/>
      </w:lvl>
    </w:lvlOverride>
    <w:lvlOverride w:ilvl="1">
      <w:lvl w:ilvl="1">
        <w:numFmt w:val="upperRoman"/>
        <w:lvlText w:val="%2."/>
        <w:lvlJc w:val="right"/>
      </w:lvl>
    </w:lvlOverride>
  </w:num>
  <w:num w:numId="17">
    <w:abstractNumId w:val="27"/>
  </w:num>
  <w:num w:numId="18">
    <w:abstractNumId w:val="1"/>
    <w:lvlOverride w:ilvl="0">
      <w:lvl w:ilvl="0">
        <w:numFmt w:val="lowerLetter"/>
        <w:lvlText w:val="%1."/>
        <w:lvlJc w:val="left"/>
      </w:lvl>
    </w:lvlOverride>
  </w:num>
  <w:num w:numId="19">
    <w:abstractNumId w:val="1"/>
    <w:lvlOverride w:ilvl="0">
      <w:lvl w:ilvl="0">
        <w:numFmt w:val="lowerLetter"/>
        <w:lvlText w:val="%1."/>
        <w:lvlJc w:val="left"/>
      </w:lvl>
    </w:lvlOverride>
  </w:num>
  <w:num w:numId="20">
    <w:abstractNumId w:val="1"/>
    <w:lvlOverride w:ilvl="0">
      <w:lvl w:ilvl="0">
        <w:numFmt w:val="lowerLetter"/>
        <w:lvlText w:val="%1."/>
        <w:lvlJc w:val="left"/>
      </w:lvl>
    </w:lvlOverride>
  </w:num>
  <w:num w:numId="21">
    <w:abstractNumId w:val="1"/>
    <w:lvlOverride w:ilvl="0">
      <w:lvl w:ilvl="0">
        <w:numFmt w:val="lowerLetter"/>
        <w:lvlText w:val="%1."/>
        <w:lvlJc w:val="left"/>
      </w:lvl>
    </w:lvlOverride>
    <w:lvlOverride w:ilvl="1">
      <w:lvl w:ilvl="1" w:tentative="1">
        <w:start w:val="1"/>
        <w:numFmt w:val="decimal"/>
        <w:lvlText w:val="%2."/>
        <w:lvlJc w:val="left"/>
        <w:pPr>
          <w:tabs>
            <w:tab w:val="num" w:pos="1440"/>
          </w:tabs>
          <w:ind w:left="1440" w:hanging="360"/>
        </w:pPr>
      </w:lvl>
    </w:lvlOverride>
    <w:lvlOverride w:ilvl="2">
      <w:lvl w:ilvl="2" w:tentative="1">
        <w:start w:val="1"/>
        <w:numFmt w:val="decimal"/>
        <w:lvlText w:val="%3."/>
        <w:lvlJc w:val="left"/>
        <w:pPr>
          <w:tabs>
            <w:tab w:val="num" w:pos="2160"/>
          </w:tabs>
          <w:ind w:left="2160" w:hanging="360"/>
        </w:pPr>
      </w:lvl>
    </w:lvlOverride>
    <w:lvlOverride w:ilvl="3">
      <w:lvl w:ilvl="3" w:tentative="1">
        <w:start w:val="1"/>
        <w:numFmt w:val="decimal"/>
        <w:lvlText w:val="%4."/>
        <w:lvlJc w:val="left"/>
        <w:pPr>
          <w:tabs>
            <w:tab w:val="num" w:pos="2880"/>
          </w:tabs>
          <w:ind w:left="2880" w:hanging="360"/>
        </w:pPr>
      </w:lvl>
    </w:lvlOverride>
    <w:lvlOverride w:ilvl="4">
      <w:lvl w:ilvl="4" w:tentative="1">
        <w:start w:val="1"/>
        <w:numFmt w:val="decimal"/>
        <w:lvlText w:val="%5."/>
        <w:lvlJc w:val="left"/>
        <w:pPr>
          <w:tabs>
            <w:tab w:val="num" w:pos="3600"/>
          </w:tabs>
          <w:ind w:left="3600" w:hanging="360"/>
        </w:pPr>
      </w:lvl>
    </w:lvlOverride>
    <w:lvlOverride w:ilvl="5">
      <w:lvl w:ilvl="5" w:tentative="1">
        <w:start w:val="1"/>
        <w:numFmt w:val="decimal"/>
        <w:lvlText w:val="%6."/>
        <w:lvlJc w:val="left"/>
        <w:pPr>
          <w:tabs>
            <w:tab w:val="num" w:pos="4320"/>
          </w:tabs>
          <w:ind w:left="4320" w:hanging="360"/>
        </w:pPr>
      </w:lvl>
    </w:lvlOverride>
    <w:lvlOverride w:ilvl="6">
      <w:lvl w:ilvl="6" w:tentative="1">
        <w:start w:val="1"/>
        <w:numFmt w:val="decimal"/>
        <w:lvlText w:val="%7."/>
        <w:lvlJc w:val="left"/>
        <w:pPr>
          <w:tabs>
            <w:tab w:val="num" w:pos="5040"/>
          </w:tabs>
          <w:ind w:left="5040" w:hanging="360"/>
        </w:pPr>
      </w:lvl>
    </w:lvlOverride>
    <w:lvlOverride w:ilvl="7">
      <w:lvl w:ilvl="7" w:tentative="1">
        <w:start w:val="1"/>
        <w:numFmt w:val="decimal"/>
        <w:lvlText w:val="%8."/>
        <w:lvlJc w:val="left"/>
        <w:pPr>
          <w:tabs>
            <w:tab w:val="num" w:pos="5760"/>
          </w:tabs>
          <w:ind w:left="5760" w:hanging="360"/>
        </w:pPr>
      </w:lvl>
    </w:lvlOverride>
    <w:lvlOverride w:ilvl="8">
      <w:lvl w:ilvl="8" w:tentative="1">
        <w:start w:val="1"/>
        <w:numFmt w:val="decimal"/>
        <w:lvlText w:val="%9."/>
        <w:lvlJc w:val="left"/>
        <w:pPr>
          <w:tabs>
            <w:tab w:val="num" w:pos="6480"/>
          </w:tabs>
          <w:ind w:left="6480" w:hanging="360"/>
        </w:pPr>
      </w:lvl>
    </w:lvlOverride>
  </w:num>
  <w:num w:numId="22">
    <w:abstractNumId w:val="1"/>
    <w:lvlOverride w:ilvl="0">
      <w:lvl w:ilvl="0">
        <w:numFmt w:val="lowerLetter"/>
        <w:lvlText w:val="%1."/>
        <w:lvlJc w:val="left"/>
      </w:lvl>
    </w:lvlOverride>
  </w:num>
  <w:num w:numId="23">
    <w:abstractNumId w:val="1"/>
    <w:lvlOverride w:ilvl="0">
      <w:lvl w:ilvl="0">
        <w:numFmt w:val="lowerLetter"/>
        <w:lvlText w:val="%1."/>
        <w:lvlJc w:val="left"/>
      </w:lvl>
    </w:lvlOverride>
  </w:num>
  <w:num w:numId="24">
    <w:abstractNumId w:val="1"/>
    <w:lvlOverride w:ilvl="0">
      <w:lvl w:ilvl="0">
        <w:numFmt w:val="lowerLetter"/>
        <w:lvlText w:val="%1."/>
        <w:lvlJc w:val="left"/>
      </w:lvl>
    </w:lvlOverride>
  </w:num>
  <w:num w:numId="25">
    <w:abstractNumId w:val="1"/>
    <w:lvlOverride w:ilvl="0">
      <w:lvl w:ilvl="0">
        <w:numFmt w:val="lowerLetter"/>
        <w:lvlText w:val="%1."/>
        <w:lvlJc w:val="left"/>
      </w:lvl>
    </w:lvlOverride>
    <w:lvlOverride w:ilvl="1">
      <w:lvl w:ilvl="1" w:tentative="1">
        <w:start w:val="1"/>
        <w:numFmt w:val="decimal"/>
        <w:lvlText w:val="%2."/>
        <w:lvlJc w:val="left"/>
        <w:pPr>
          <w:tabs>
            <w:tab w:val="num" w:pos="1440"/>
          </w:tabs>
          <w:ind w:left="1440" w:hanging="360"/>
        </w:pPr>
      </w:lvl>
    </w:lvlOverride>
    <w:lvlOverride w:ilvl="2">
      <w:lvl w:ilvl="2" w:tentative="1">
        <w:start w:val="1"/>
        <w:numFmt w:val="decimal"/>
        <w:lvlText w:val="%3."/>
        <w:lvlJc w:val="left"/>
        <w:pPr>
          <w:tabs>
            <w:tab w:val="num" w:pos="2160"/>
          </w:tabs>
          <w:ind w:left="2160" w:hanging="360"/>
        </w:pPr>
      </w:lvl>
    </w:lvlOverride>
    <w:lvlOverride w:ilvl="3">
      <w:lvl w:ilvl="3" w:tentative="1">
        <w:start w:val="1"/>
        <w:numFmt w:val="decimal"/>
        <w:lvlText w:val="%4."/>
        <w:lvlJc w:val="left"/>
        <w:pPr>
          <w:tabs>
            <w:tab w:val="num" w:pos="2880"/>
          </w:tabs>
          <w:ind w:left="2880" w:hanging="360"/>
        </w:pPr>
      </w:lvl>
    </w:lvlOverride>
    <w:lvlOverride w:ilvl="4">
      <w:lvl w:ilvl="4" w:tentative="1">
        <w:start w:val="1"/>
        <w:numFmt w:val="decimal"/>
        <w:lvlText w:val="%5."/>
        <w:lvlJc w:val="left"/>
        <w:pPr>
          <w:tabs>
            <w:tab w:val="num" w:pos="3600"/>
          </w:tabs>
          <w:ind w:left="3600" w:hanging="360"/>
        </w:pPr>
      </w:lvl>
    </w:lvlOverride>
    <w:lvlOverride w:ilvl="5">
      <w:lvl w:ilvl="5" w:tentative="1">
        <w:start w:val="1"/>
        <w:numFmt w:val="decimal"/>
        <w:lvlText w:val="%6."/>
        <w:lvlJc w:val="left"/>
        <w:pPr>
          <w:tabs>
            <w:tab w:val="num" w:pos="4320"/>
          </w:tabs>
          <w:ind w:left="4320" w:hanging="360"/>
        </w:pPr>
      </w:lvl>
    </w:lvlOverride>
    <w:lvlOverride w:ilvl="6">
      <w:lvl w:ilvl="6" w:tentative="1">
        <w:start w:val="1"/>
        <w:numFmt w:val="decimal"/>
        <w:lvlText w:val="%7."/>
        <w:lvlJc w:val="left"/>
        <w:pPr>
          <w:tabs>
            <w:tab w:val="num" w:pos="5040"/>
          </w:tabs>
          <w:ind w:left="5040" w:hanging="360"/>
        </w:pPr>
      </w:lvl>
    </w:lvlOverride>
    <w:lvlOverride w:ilvl="7">
      <w:lvl w:ilvl="7" w:tentative="1">
        <w:start w:val="1"/>
        <w:numFmt w:val="decimal"/>
        <w:lvlText w:val="%8."/>
        <w:lvlJc w:val="left"/>
        <w:pPr>
          <w:tabs>
            <w:tab w:val="num" w:pos="5760"/>
          </w:tabs>
          <w:ind w:left="5760" w:hanging="360"/>
        </w:pPr>
      </w:lvl>
    </w:lvlOverride>
    <w:lvlOverride w:ilvl="8">
      <w:lvl w:ilvl="8" w:tentative="1">
        <w:start w:val="1"/>
        <w:numFmt w:val="decimal"/>
        <w:lvlText w:val="%9."/>
        <w:lvlJc w:val="left"/>
        <w:pPr>
          <w:tabs>
            <w:tab w:val="num" w:pos="6480"/>
          </w:tabs>
          <w:ind w:left="6480" w:hanging="360"/>
        </w:pPr>
      </w:lvl>
    </w:lvlOverride>
  </w:num>
  <w:num w:numId="26">
    <w:abstractNumId w:val="10"/>
  </w:num>
  <w:num w:numId="27">
    <w:abstractNumId w:val="5"/>
  </w:num>
  <w:num w:numId="28">
    <w:abstractNumId w:val="17"/>
  </w:num>
  <w:num w:numId="29">
    <w:abstractNumId w:val="28"/>
  </w:num>
  <w:num w:numId="30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18"/>
  </w:num>
  <w:num w:numId="32">
    <w:abstractNumId w:val="11"/>
  </w:num>
  <w:num w:numId="33">
    <w:abstractNumId w:val="0"/>
  </w:num>
  <w:num w:numId="34">
    <w:abstractNumId w:val="7"/>
  </w:num>
  <w:num w:numId="35">
    <w:abstractNumId w:val="4"/>
  </w:num>
  <w:num w:numId="36">
    <w:abstractNumId w:val="14"/>
  </w:num>
  <w:num w:numId="37">
    <w:abstractNumId w:val="24"/>
  </w:num>
  <w:num w:numId="38">
    <w:abstractNumId w:val="3"/>
  </w:num>
  <w:num w:numId="39">
    <w:abstractNumId w:val="26"/>
  </w:num>
  <w:num w:numId="40">
    <w:abstractNumId w:val="20"/>
  </w:num>
  <w:num w:numId="41">
    <w:abstractNumId w:val="29"/>
  </w:num>
  <w:num w:numId="42">
    <w:abstractNumId w:val="13"/>
  </w:num>
  <w:num w:numId="43">
    <w:abstractNumId w:val="8"/>
  </w:num>
  <w:num w:numId="44">
    <w:abstractNumId w:val="23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attachedTemplate r:id="rId1"/>
  <w:defaultTabStop w:val="709"/>
  <w:autoHyphenation/>
  <w:hyphenationZone w:val="425"/>
  <w:doNotHyphenateCaps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04F5C"/>
    <w:rsid w:val="00030BC1"/>
    <w:rsid w:val="00035AAD"/>
    <w:rsid w:val="000459BB"/>
    <w:rsid w:val="0005000B"/>
    <w:rsid w:val="00050520"/>
    <w:rsid w:val="00057F9B"/>
    <w:rsid w:val="000779B0"/>
    <w:rsid w:val="00085202"/>
    <w:rsid w:val="000871FA"/>
    <w:rsid w:val="000A1DE2"/>
    <w:rsid w:val="000A6005"/>
    <w:rsid w:val="000A6DED"/>
    <w:rsid w:val="000B1B6E"/>
    <w:rsid w:val="000C632E"/>
    <w:rsid w:val="000D02FA"/>
    <w:rsid w:val="000D0774"/>
    <w:rsid w:val="000D1C68"/>
    <w:rsid w:val="000D3469"/>
    <w:rsid w:val="000E2369"/>
    <w:rsid w:val="000F2C24"/>
    <w:rsid w:val="000F5C66"/>
    <w:rsid w:val="0010197D"/>
    <w:rsid w:val="001021F9"/>
    <w:rsid w:val="00112D04"/>
    <w:rsid w:val="00133474"/>
    <w:rsid w:val="001435D6"/>
    <w:rsid w:val="001529F7"/>
    <w:rsid w:val="00155090"/>
    <w:rsid w:val="001727DE"/>
    <w:rsid w:val="001811D4"/>
    <w:rsid w:val="001858C2"/>
    <w:rsid w:val="00192B8B"/>
    <w:rsid w:val="001A3C5D"/>
    <w:rsid w:val="001B3D87"/>
    <w:rsid w:val="001C5579"/>
    <w:rsid w:val="001D3293"/>
    <w:rsid w:val="001D7C98"/>
    <w:rsid w:val="001E2891"/>
    <w:rsid w:val="001E2ADC"/>
    <w:rsid w:val="001E366F"/>
    <w:rsid w:val="001E3A67"/>
    <w:rsid w:val="001F39FC"/>
    <w:rsid w:val="002011D1"/>
    <w:rsid w:val="00205120"/>
    <w:rsid w:val="00207C32"/>
    <w:rsid w:val="00212B7C"/>
    <w:rsid w:val="002230C8"/>
    <w:rsid w:val="00227B44"/>
    <w:rsid w:val="0023145E"/>
    <w:rsid w:val="0024249D"/>
    <w:rsid w:val="002468F4"/>
    <w:rsid w:val="0025122F"/>
    <w:rsid w:val="002519BA"/>
    <w:rsid w:val="00251B6F"/>
    <w:rsid w:val="00256843"/>
    <w:rsid w:val="00263601"/>
    <w:rsid w:val="00264C37"/>
    <w:rsid w:val="00265920"/>
    <w:rsid w:val="00265D88"/>
    <w:rsid w:val="00270F37"/>
    <w:rsid w:val="00276AC2"/>
    <w:rsid w:val="00280861"/>
    <w:rsid w:val="00286C3D"/>
    <w:rsid w:val="00286FDA"/>
    <w:rsid w:val="002872C1"/>
    <w:rsid w:val="002D1406"/>
    <w:rsid w:val="002D6802"/>
    <w:rsid w:val="002E0FBD"/>
    <w:rsid w:val="002E18F4"/>
    <w:rsid w:val="002E245F"/>
    <w:rsid w:val="002F6877"/>
    <w:rsid w:val="00301C98"/>
    <w:rsid w:val="003174F1"/>
    <w:rsid w:val="00317675"/>
    <w:rsid w:val="0032312E"/>
    <w:rsid w:val="00325A28"/>
    <w:rsid w:val="0033246F"/>
    <w:rsid w:val="00332C18"/>
    <w:rsid w:val="00334609"/>
    <w:rsid w:val="0034026E"/>
    <w:rsid w:val="00340840"/>
    <w:rsid w:val="00341724"/>
    <w:rsid w:val="00352842"/>
    <w:rsid w:val="003532D0"/>
    <w:rsid w:val="00353D84"/>
    <w:rsid w:val="00362202"/>
    <w:rsid w:val="00363979"/>
    <w:rsid w:val="0036573C"/>
    <w:rsid w:val="003668CC"/>
    <w:rsid w:val="00367AF5"/>
    <w:rsid w:val="0037513C"/>
    <w:rsid w:val="00385F6A"/>
    <w:rsid w:val="00392225"/>
    <w:rsid w:val="003A0CBE"/>
    <w:rsid w:val="003A392A"/>
    <w:rsid w:val="003B2123"/>
    <w:rsid w:val="003C0E24"/>
    <w:rsid w:val="003D6E3A"/>
    <w:rsid w:val="003E78D1"/>
    <w:rsid w:val="003F00CF"/>
    <w:rsid w:val="003F06F2"/>
    <w:rsid w:val="003F2123"/>
    <w:rsid w:val="00401AF0"/>
    <w:rsid w:val="004033E4"/>
    <w:rsid w:val="004057A3"/>
    <w:rsid w:val="004078F1"/>
    <w:rsid w:val="004109D7"/>
    <w:rsid w:val="004324FB"/>
    <w:rsid w:val="00436269"/>
    <w:rsid w:val="0044501E"/>
    <w:rsid w:val="00452078"/>
    <w:rsid w:val="0046244A"/>
    <w:rsid w:val="004624D7"/>
    <w:rsid w:val="00463C39"/>
    <w:rsid w:val="004776EB"/>
    <w:rsid w:val="0048180C"/>
    <w:rsid w:val="00491ACE"/>
    <w:rsid w:val="00493530"/>
    <w:rsid w:val="00494B2D"/>
    <w:rsid w:val="00496C58"/>
    <w:rsid w:val="004A60D7"/>
    <w:rsid w:val="004C06E6"/>
    <w:rsid w:val="004D15D6"/>
    <w:rsid w:val="004D3793"/>
    <w:rsid w:val="004D7929"/>
    <w:rsid w:val="004E09F8"/>
    <w:rsid w:val="004E3EA4"/>
    <w:rsid w:val="004E633F"/>
    <w:rsid w:val="004F188A"/>
    <w:rsid w:val="004F355E"/>
    <w:rsid w:val="004F7843"/>
    <w:rsid w:val="00502E80"/>
    <w:rsid w:val="00504E9E"/>
    <w:rsid w:val="00507E85"/>
    <w:rsid w:val="00516F76"/>
    <w:rsid w:val="00521CC7"/>
    <w:rsid w:val="00522802"/>
    <w:rsid w:val="00541733"/>
    <w:rsid w:val="005575DA"/>
    <w:rsid w:val="0056505A"/>
    <w:rsid w:val="00575614"/>
    <w:rsid w:val="00585F13"/>
    <w:rsid w:val="00593283"/>
    <w:rsid w:val="00594CE5"/>
    <w:rsid w:val="005A7097"/>
    <w:rsid w:val="005B19E0"/>
    <w:rsid w:val="005B4651"/>
    <w:rsid w:val="005B7CB5"/>
    <w:rsid w:val="005C7CE0"/>
    <w:rsid w:val="005D616C"/>
    <w:rsid w:val="005D7E7F"/>
    <w:rsid w:val="005F5CCD"/>
    <w:rsid w:val="006011B2"/>
    <w:rsid w:val="00604F5C"/>
    <w:rsid w:val="006074D0"/>
    <w:rsid w:val="00610C0E"/>
    <w:rsid w:val="0062281B"/>
    <w:rsid w:val="00624F9E"/>
    <w:rsid w:val="00650330"/>
    <w:rsid w:val="0066043B"/>
    <w:rsid w:val="00660CC9"/>
    <w:rsid w:val="00664338"/>
    <w:rsid w:val="0067256E"/>
    <w:rsid w:val="0067515C"/>
    <w:rsid w:val="006813A0"/>
    <w:rsid w:val="0068511D"/>
    <w:rsid w:val="00687147"/>
    <w:rsid w:val="00690ECA"/>
    <w:rsid w:val="006B0462"/>
    <w:rsid w:val="006B56F3"/>
    <w:rsid w:val="006C0732"/>
    <w:rsid w:val="006C0E39"/>
    <w:rsid w:val="006C3A9D"/>
    <w:rsid w:val="006E0AA3"/>
    <w:rsid w:val="006E31EB"/>
    <w:rsid w:val="00701342"/>
    <w:rsid w:val="0070313A"/>
    <w:rsid w:val="0071396A"/>
    <w:rsid w:val="0071416D"/>
    <w:rsid w:val="00722A02"/>
    <w:rsid w:val="00727219"/>
    <w:rsid w:val="00732956"/>
    <w:rsid w:val="00733243"/>
    <w:rsid w:val="00736C57"/>
    <w:rsid w:val="00771454"/>
    <w:rsid w:val="00774D8F"/>
    <w:rsid w:val="00780390"/>
    <w:rsid w:val="00782688"/>
    <w:rsid w:val="00797098"/>
    <w:rsid w:val="007A339B"/>
    <w:rsid w:val="007A7051"/>
    <w:rsid w:val="007B5E98"/>
    <w:rsid w:val="007C323A"/>
    <w:rsid w:val="007C32DA"/>
    <w:rsid w:val="007E152C"/>
    <w:rsid w:val="007E4F37"/>
    <w:rsid w:val="007F5D12"/>
    <w:rsid w:val="007F7386"/>
    <w:rsid w:val="008142F1"/>
    <w:rsid w:val="00816FEE"/>
    <w:rsid w:val="00822B21"/>
    <w:rsid w:val="00833B8C"/>
    <w:rsid w:val="0084224B"/>
    <w:rsid w:val="00853BD8"/>
    <w:rsid w:val="00853DDC"/>
    <w:rsid w:val="00864262"/>
    <w:rsid w:val="008705BA"/>
    <w:rsid w:val="0087480A"/>
    <w:rsid w:val="008841EA"/>
    <w:rsid w:val="008941B1"/>
    <w:rsid w:val="00895691"/>
    <w:rsid w:val="0089727B"/>
    <w:rsid w:val="008A2CFA"/>
    <w:rsid w:val="008A53C1"/>
    <w:rsid w:val="008B0A6C"/>
    <w:rsid w:val="008B488E"/>
    <w:rsid w:val="008C6768"/>
    <w:rsid w:val="008D083A"/>
    <w:rsid w:val="008D2262"/>
    <w:rsid w:val="008F7621"/>
    <w:rsid w:val="00903DFC"/>
    <w:rsid w:val="00907522"/>
    <w:rsid w:val="009200B6"/>
    <w:rsid w:val="009303ED"/>
    <w:rsid w:val="00931583"/>
    <w:rsid w:val="0094006E"/>
    <w:rsid w:val="00947F95"/>
    <w:rsid w:val="00957B68"/>
    <w:rsid w:val="00970810"/>
    <w:rsid w:val="00972EBE"/>
    <w:rsid w:val="00986E17"/>
    <w:rsid w:val="0099057B"/>
    <w:rsid w:val="00991125"/>
    <w:rsid w:val="0099158B"/>
    <w:rsid w:val="00996A63"/>
    <w:rsid w:val="009A51E4"/>
    <w:rsid w:val="009A586C"/>
    <w:rsid w:val="009B3DAD"/>
    <w:rsid w:val="009B71E5"/>
    <w:rsid w:val="009C698A"/>
    <w:rsid w:val="009D13F9"/>
    <w:rsid w:val="009D2BD2"/>
    <w:rsid w:val="009D54AB"/>
    <w:rsid w:val="009D5D80"/>
    <w:rsid w:val="009D71EB"/>
    <w:rsid w:val="009E4B17"/>
    <w:rsid w:val="009F4DB3"/>
    <w:rsid w:val="009F5177"/>
    <w:rsid w:val="009F7527"/>
    <w:rsid w:val="00A015AD"/>
    <w:rsid w:val="00A20DB3"/>
    <w:rsid w:val="00A36210"/>
    <w:rsid w:val="00A41D89"/>
    <w:rsid w:val="00A45B3F"/>
    <w:rsid w:val="00A62D5C"/>
    <w:rsid w:val="00A67F2F"/>
    <w:rsid w:val="00A71072"/>
    <w:rsid w:val="00A71EF2"/>
    <w:rsid w:val="00A72D3A"/>
    <w:rsid w:val="00A75FFC"/>
    <w:rsid w:val="00A80586"/>
    <w:rsid w:val="00A868AD"/>
    <w:rsid w:val="00A9166F"/>
    <w:rsid w:val="00A92FC9"/>
    <w:rsid w:val="00A9500A"/>
    <w:rsid w:val="00AA13CC"/>
    <w:rsid w:val="00AA2C0D"/>
    <w:rsid w:val="00AA701E"/>
    <w:rsid w:val="00AB7AEC"/>
    <w:rsid w:val="00AE379C"/>
    <w:rsid w:val="00AF00F0"/>
    <w:rsid w:val="00B053E0"/>
    <w:rsid w:val="00B12993"/>
    <w:rsid w:val="00B20EF6"/>
    <w:rsid w:val="00B2649F"/>
    <w:rsid w:val="00B31980"/>
    <w:rsid w:val="00B32F74"/>
    <w:rsid w:val="00B45B53"/>
    <w:rsid w:val="00B50920"/>
    <w:rsid w:val="00B54A2E"/>
    <w:rsid w:val="00B62BB9"/>
    <w:rsid w:val="00B646EC"/>
    <w:rsid w:val="00B70593"/>
    <w:rsid w:val="00B752A0"/>
    <w:rsid w:val="00B91E40"/>
    <w:rsid w:val="00BB59E0"/>
    <w:rsid w:val="00BC0812"/>
    <w:rsid w:val="00BD6676"/>
    <w:rsid w:val="00BE672F"/>
    <w:rsid w:val="00BE6AED"/>
    <w:rsid w:val="00C05341"/>
    <w:rsid w:val="00C263DB"/>
    <w:rsid w:val="00C27924"/>
    <w:rsid w:val="00C46C21"/>
    <w:rsid w:val="00C47234"/>
    <w:rsid w:val="00C54703"/>
    <w:rsid w:val="00C81D79"/>
    <w:rsid w:val="00C844F2"/>
    <w:rsid w:val="00C91451"/>
    <w:rsid w:val="00C9189B"/>
    <w:rsid w:val="00CB3FD4"/>
    <w:rsid w:val="00CB4D9B"/>
    <w:rsid w:val="00CC0D65"/>
    <w:rsid w:val="00CC7589"/>
    <w:rsid w:val="00CD02C5"/>
    <w:rsid w:val="00CF1AA9"/>
    <w:rsid w:val="00CF2FDD"/>
    <w:rsid w:val="00D054B5"/>
    <w:rsid w:val="00D05651"/>
    <w:rsid w:val="00D10403"/>
    <w:rsid w:val="00D107C2"/>
    <w:rsid w:val="00D169FA"/>
    <w:rsid w:val="00D20437"/>
    <w:rsid w:val="00D24370"/>
    <w:rsid w:val="00D25AD5"/>
    <w:rsid w:val="00D32899"/>
    <w:rsid w:val="00D331A2"/>
    <w:rsid w:val="00D37C6D"/>
    <w:rsid w:val="00D517CF"/>
    <w:rsid w:val="00D71ADC"/>
    <w:rsid w:val="00D729E4"/>
    <w:rsid w:val="00D737A4"/>
    <w:rsid w:val="00D92003"/>
    <w:rsid w:val="00DA28B6"/>
    <w:rsid w:val="00DA3BAE"/>
    <w:rsid w:val="00DB6EC1"/>
    <w:rsid w:val="00DB783B"/>
    <w:rsid w:val="00DD216D"/>
    <w:rsid w:val="00E050A9"/>
    <w:rsid w:val="00E15A60"/>
    <w:rsid w:val="00E16B30"/>
    <w:rsid w:val="00E2236D"/>
    <w:rsid w:val="00E31EBC"/>
    <w:rsid w:val="00E37F7F"/>
    <w:rsid w:val="00E4595B"/>
    <w:rsid w:val="00E46CA6"/>
    <w:rsid w:val="00E56483"/>
    <w:rsid w:val="00E70A21"/>
    <w:rsid w:val="00E767A6"/>
    <w:rsid w:val="00E81CB9"/>
    <w:rsid w:val="00E83E86"/>
    <w:rsid w:val="00E8555A"/>
    <w:rsid w:val="00EA58C3"/>
    <w:rsid w:val="00EB306E"/>
    <w:rsid w:val="00EC266B"/>
    <w:rsid w:val="00EC4492"/>
    <w:rsid w:val="00EC7CC3"/>
    <w:rsid w:val="00ED1850"/>
    <w:rsid w:val="00ED4AE0"/>
    <w:rsid w:val="00EE16CD"/>
    <w:rsid w:val="00EE5784"/>
    <w:rsid w:val="00EE63CB"/>
    <w:rsid w:val="00EF0C6E"/>
    <w:rsid w:val="00EF3AD2"/>
    <w:rsid w:val="00EF7FC3"/>
    <w:rsid w:val="00F01998"/>
    <w:rsid w:val="00F07A83"/>
    <w:rsid w:val="00F11BC3"/>
    <w:rsid w:val="00F235A6"/>
    <w:rsid w:val="00F30F08"/>
    <w:rsid w:val="00F34FE2"/>
    <w:rsid w:val="00F35DB2"/>
    <w:rsid w:val="00F37D9D"/>
    <w:rsid w:val="00F41186"/>
    <w:rsid w:val="00F41FD9"/>
    <w:rsid w:val="00F51543"/>
    <w:rsid w:val="00F604EC"/>
    <w:rsid w:val="00F605EE"/>
    <w:rsid w:val="00F722D1"/>
    <w:rsid w:val="00F82C40"/>
    <w:rsid w:val="00F84ED6"/>
    <w:rsid w:val="00FA34F2"/>
    <w:rsid w:val="00FB11FB"/>
    <w:rsid w:val="00FB3F47"/>
    <w:rsid w:val="00FD59BF"/>
    <w:rsid w:val="00FE21A2"/>
    <w:rsid w:val="00FF3B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2870E676-9BE9-4B98-B078-F1DF726240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71396A"/>
  </w:style>
  <w:style w:type="paragraph" w:styleId="Ttulo1">
    <w:name w:val="heading 1"/>
    <w:basedOn w:val="Normal"/>
    <w:next w:val="Normal"/>
    <w:link w:val="Ttulo1Car"/>
    <w:uiPriority w:val="9"/>
    <w:qFormat/>
    <w:rsid w:val="00A45B3F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74C80" w:themeColor="accent1" w:themeShade="BF"/>
      <w:sz w:val="32"/>
      <w:szCs w:val="32"/>
    </w:rPr>
  </w:style>
  <w:style w:type="paragraph" w:styleId="Ttulo2">
    <w:name w:val="heading 2"/>
    <w:basedOn w:val="Normal"/>
    <w:link w:val="Ttulo2Car"/>
    <w:uiPriority w:val="9"/>
    <w:qFormat/>
    <w:rsid w:val="00853DDC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es-ES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BD6676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255" w:themeColor="accent1" w:themeShade="7F"/>
      <w:sz w:val="24"/>
      <w:szCs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styleId="Textoennegrita">
    <w:name w:val="Strong"/>
    <w:basedOn w:val="Fuentedeprrafopredeter"/>
    <w:uiPriority w:val="22"/>
    <w:qFormat/>
    <w:rsid w:val="00853DDC"/>
    <w:rPr>
      <w:b/>
      <w:bCs/>
    </w:rPr>
  </w:style>
  <w:style w:type="paragraph" w:styleId="NormalWeb">
    <w:name w:val="Normal (Web)"/>
    <w:basedOn w:val="Normal"/>
    <w:uiPriority w:val="99"/>
    <w:unhideWhenUsed/>
    <w:rsid w:val="00853DD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ES"/>
    </w:rPr>
  </w:style>
  <w:style w:type="character" w:styleId="Hipervnculo">
    <w:name w:val="Hyperlink"/>
    <w:basedOn w:val="Fuentedeprrafopredeter"/>
    <w:unhideWhenUsed/>
    <w:rsid w:val="00853DDC"/>
    <w:rPr>
      <w:color w:val="0000FF"/>
      <w:u w:val="single"/>
    </w:rPr>
  </w:style>
  <w:style w:type="character" w:customStyle="1" w:styleId="Ttulo2Car">
    <w:name w:val="Título 2 Car"/>
    <w:basedOn w:val="Fuentedeprrafopredeter"/>
    <w:link w:val="Ttulo2"/>
    <w:uiPriority w:val="9"/>
    <w:rsid w:val="00853DDC"/>
    <w:rPr>
      <w:rFonts w:ascii="Times New Roman" w:eastAsia="Times New Roman" w:hAnsi="Times New Roman" w:cs="Times New Roman"/>
      <w:b/>
      <w:bCs/>
      <w:sz w:val="36"/>
      <w:szCs w:val="36"/>
      <w:lang w:eastAsia="es-ES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BD6676"/>
    <w:rPr>
      <w:rFonts w:asciiTheme="majorHAnsi" w:eastAsiaTheme="majorEastAsia" w:hAnsiTheme="majorHAnsi" w:cstheme="majorBidi"/>
      <w:color w:val="243255" w:themeColor="accent1" w:themeShade="7F"/>
      <w:sz w:val="24"/>
      <w:szCs w:val="24"/>
    </w:rPr>
  </w:style>
  <w:style w:type="paragraph" w:styleId="Encabezado">
    <w:name w:val="header"/>
    <w:basedOn w:val="Normal"/>
    <w:link w:val="EncabezadoCar"/>
    <w:uiPriority w:val="99"/>
    <w:unhideWhenUsed/>
    <w:rsid w:val="005B4651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5B4651"/>
  </w:style>
  <w:style w:type="paragraph" w:styleId="Piedepgina">
    <w:name w:val="footer"/>
    <w:basedOn w:val="Normal"/>
    <w:link w:val="PiedepginaCar"/>
    <w:uiPriority w:val="99"/>
    <w:unhideWhenUsed/>
    <w:rsid w:val="005B4651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5B4651"/>
  </w:style>
  <w:style w:type="table" w:styleId="Tablaconcuadrcula">
    <w:name w:val="Table Grid"/>
    <w:basedOn w:val="Tablanormal"/>
    <w:uiPriority w:val="39"/>
    <w:rsid w:val="004E63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adelista6concolores-nfasis5">
    <w:name w:val="List Table 6 Colorful Accent 5"/>
    <w:basedOn w:val="Tablanormal"/>
    <w:uiPriority w:val="51"/>
    <w:rsid w:val="00522802"/>
    <w:pPr>
      <w:spacing w:after="0" w:line="240" w:lineRule="auto"/>
    </w:pPr>
    <w:rPr>
      <w:color w:val="417A84" w:themeColor="accent5" w:themeShade="BF"/>
    </w:rPr>
    <w:tblPr>
      <w:tblStyleRowBandSize w:val="1"/>
      <w:tblStyleColBandSize w:val="1"/>
      <w:tblBorders>
        <w:top w:val="single" w:sz="4" w:space="0" w:color="5AA2AE" w:themeColor="accent5"/>
        <w:bottom w:val="single" w:sz="4" w:space="0" w:color="5AA2AE" w:themeColor="accent5"/>
      </w:tblBorders>
    </w:tblPr>
    <w:tblStylePr w:type="firstRow">
      <w:rPr>
        <w:b/>
        <w:bCs/>
      </w:rPr>
      <w:tblPr/>
      <w:tcPr>
        <w:tcBorders>
          <w:bottom w:val="single" w:sz="4" w:space="0" w:color="5AA2AE" w:themeColor="accent5"/>
        </w:tcBorders>
      </w:tcPr>
    </w:tblStylePr>
    <w:tblStylePr w:type="lastRow">
      <w:rPr>
        <w:b/>
        <w:bCs/>
      </w:rPr>
      <w:tblPr/>
      <w:tcPr>
        <w:tcBorders>
          <w:top w:val="double" w:sz="4" w:space="0" w:color="5AA2AE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DECEE" w:themeFill="accent5" w:themeFillTint="33"/>
      </w:tcPr>
    </w:tblStylePr>
    <w:tblStylePr w:type="band1Horz">
      <w:tblPr/>
      <w:tcPr>
        <w:shd w:val="clear" w:color="auto" w:fill="DDECEE" w:themeFill="accent5" w:themeFillTint="33"/>
      </w:tcPr>
    </w:tblStylePr>
  </w:style>
  <w:style w:type="paragraph" w:styleId="Prrafodelista">
    <w:name w:val="List Paragraph"/>
    <w:basedOn w:val="Normal"/>
    <w:uiPriority w:val="34"/>
    <w:qFormat/>
    <w:rsid w:val="004109D7"/>
    <w:pPr>
      <w:ind w:left="720"/>
      <w:contextualSpacing/>
    </w:pPr>
  </w:style>
  <w:style w:type="character" w:styleId="Nmerodepgina">
    <w:name w:val="page number"/>
    <w:basedOn w:val="Fuentedeprrafopredeter"/>
    <w:uiPriority w:val="99"/>
    <w:unhideWhenUsed/>
    <w:rsid w:val="0036573C"/>
  </w:style>
  <w:style w:type="character" w:styleId="Refdecomentario">
    <w:name w:val="annotation reference"/>
    <w:basedOn w:val="Fuentedeprrafopredeter"/>
    <w:uiPriority w:val="99"/>
    <w:semiHidden/>
    <w:unhideWhenUsed/>
    <w:rsid w:val="00E050A9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unhideWhenUsed/>
    <w:rsid w:val="00E050A9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rsid w:val="00E050A9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E050A9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E050A9"/>
    <w:rPr>
      <w:b/>
      <w:bCs/>
      <w:sz w:val="20"/>
      <w:szCs w:val="20"/>
    </w:rPr>
  </w:style>
  <w:style w:type="paragraph" w:styleId="Textoindependiente">
    <w:name w:val="Body Text"/>
    <w:basedOn w:val="Normal"/>
    <w:link w:val="TextoindependienteCar"/>
    <w:rsid w:val="0034026E"/>
    <w:pPr>
      <w:spacing w:after="0" w:line="240" w:lineRule="auto"/>
    </w:pPr>
    <w:rPr>
      <w:rFonts w:ascii="Verdana" w:eastAsia="Times New Roman" w:hAnsi="Verdana" w:cs="Times New Roman"/>
      <w:sz w:val="18"/>
      <w:szCs w:val="20"/>
      <w:lang w:eastAsia="zh-CN"/>
    </w:rPr>
  </w:style>
  <w:style w:type="character" w:customStyle="1" w:styleId="TextoindependienteCar">
    <w:name w:val="Texto independiente Car"/>
    <w:basedOn w:val="Fuentedeprrafopredeter"/>
    <w:link w:val="Textoindependiente"/>
    <w:rsid w:val="0034026E"/>
    <w:rPr>
      <w:rFonts w:ascii="Verdana" w:eastAsia="Times New Roman" w:hAnsi="Verdana" w:cs="Times New Roman"/>
      <w:sz w:val="18"/>
      <w:szCs w:val="20"/>
      <w:lang w:eastAsia="zh-CN"/>
    </w:rPr>
  </w:style>
  <w:style w:type="character" w:styleId="Textodelmarcadordeposicin">
    <w:name w:val="Placeholder Text"/>
    <w:basedOn w:val="Fuentedeprrafopredeter"/>
    <w:uiPriority w:val="99"/>
    <w:semiHidden/>
    <w:rsid w:val="00833B8C"/>
    <w:rPr>
      <w:color w:val="666666"/>
    </w:rPr>
  </w:style>
  <w:style w:type="paragraph" w:styleId="Puesto">
    <w:name w:val="Title"/>
    <w:basedOn w:val="Normal"/>
    <w:next w:val="Normal"/>
    <w:link w:val="PuestoCar"/>
    <w:uiPriority w:val="10"/>
    <w:qFormat/>
    <w:rsid w:val="00A45B3F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PuestoCar">
    <w:name w:val="Puesto Car"/>
    <w:basedOn w:val="Fuentedeprrafopredeter"/>
    <w:link w:val="Puesto"/>
    <w:uiPriority w:val="10"/>
    <w:rsid w:val="00A45B3F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1Car">
    <w:name w:val="Título 1 Car"/>
    <w:basedOn w:val="Fuentedeprrafopredeter"/>
    <w:link w:val="Ttulo1"/>
    <w:uiPriority w:val="9"/>
    <w:rsid w:val="00A45B3F"/>
    <w:rPr>
      <w:rFonts w:asciiTheme="majorHAnsi" w:eastAsiaTheme="majorEastAsia" w:hAnsiTheme="majorHAnsi" w:cstheme="majorBidi"/>
      <w:color w:val="374C80" w:themeColor="accent1" w:themeShade="BF"/>
      <w:sz w:val="32"/>
      <w:szCs w:val="32"/>
    </w:rPr>
  </w:style>
  <w:style w:type="paragraph" w:customStyle="1" w:styleId="pf0">
    <w:name w:val="pf0"/>
    <w:basedOn w:val="Normal"/>
    <w:rsid w:val="008A53C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s-AR" w:eastAsia="es-AR"/>
    </w:rPr>
  </w:style>
  <w:style w:type="character" w:customStyle="1" w:styleId="cf01">
    <w:name w:val="cf01"/>
    <w:basedOn w:val="Fuentedeprrafopredeter"/>
    <w:rsid w:val="008A53C1"/>
    <w:rPr>
      <w:rFonts w:ascii="Segoe UI" w:hAnsi="Segoe UI" w:cs="Segoe UI" w:hint="default"/>
      <w:sz w:val="18"/>
      <w:szCs w:val="18"/>
    </w:rPr>
  </w:style>
  <w:style w:type="character" w:customStyle="1" w:styleId="cf11">
    <w:name w:val="cf11"/>
    <w:basedOn w:val="Fuentedeprrafopredeter"/>
    <w:rsid w:val="008A53C1"/>
    <w:rPr>
      <w:rFonts w:ascii="Segoe UI" w:hAnsi="Segoe UI" w:cs="Segoe UI" w:hint="default"/>
      <w:sz w:val="18"/>
      <w:szCs w:val="18"/>
    </w:rPr>
  </w:style>
  <w:style w:type="table" w:styleId="Tabladecuadrcula2-nfasis3">
    <w:name w:val="Grid Table 2 Accent 3"/>
    <w:basedOn w:val="Tablanormal"/>
    <w:uiPriority w:val="47"/>
    <w:rsid w:val="005D616C"/>
    <w:pPr>
      <w:spacing w:after="0" w:line="240" w:lineRule="auto"/>
    </w:pPr>
    <w:tblPr>
      <w:tblStyleRowBandSize w:val="1"/>
      <w:tblStyleColBandSize w:val="1"/>
      <w:tblBorders>
        <w:top w:val="single" w:sz="2" w:space="0" w:color="7EB1E6" w:themeColor="accent3" w:themeTint="99"/>
        <w:bottom w:val="single" w:sz="2" w:space="0" w:color="7EB1E6" w:themeColor="accent3" w:themeTint="99"/>
        <w:insideH w:val="single" w:sz="2" w:space="0" w:color="7EB1E6" w:themeColor="accent3" w:themeTint="99"/>
        <w:insideV w:val="single" w:sz="2" w:space="0" w:color="7EB1E6" w:themeColor="accent3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7EB1E6" w:themeColor="accent3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7EB1E6" w:themeColor="accent3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E5F6" w:themeFill="accent3" w:themeFillTint="33"/>
      </w:tcPr>
    </w:tblStylePr>
    <w:tblStylePr w:type="band1Horz">
      <w:tblPr/>
      <w:tcPr>
        <w:shd w:val="clear" w:color="auto" w:fill="D3E5F6" w:themeFill="accent3" w:themeFillTint="33"/>
      </w:tcPr>
    </w:tblStylePr>
  </w:style>
  <w:style w:type="paragraph" w:customStyle="1" w:styleId="pf1">
    <w:name w:val="pf1"/>
    <w:basedOn w:val="Normal"/>
    <w:rsid w:val="009B3DAD"/>
    <w:pPr>
      <w:spacing w:before="100" w:beforeAutospacing="1" w:after="100" w:afterAutospacing="1" w:line="240" w:lineRule="auto"/>
      <w:ind w:left="1020"/>
    </w:pPr>
    <w:rPr>
      <w:rFonts w:ascii="Times New Roman" w:eastAsia="Times New Roman" w:hAnsi="Times New Roman" w:cs="Times New Roman"/>
      <w:sz w:val="24"/>
      <w:szCs w:val="24"/>
      <w:lang w:val="es-AR" w:eastAsia="es-AR"/>
    </w:rPr>
  </w:style>
  <w:style w:type="paragraph" w:customStyle="1" w:styleId="pf2">
    <w:name w:val="pf2"/>
    <w:basedOn w:val="Normal"/>
    <w:rsid w:val="00F82C4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s-AR" w:eastAsia="es-AR"/>
    </w:rPr>
  </w:style>
  <w:style w:type="table" w:styleId="Tabladecuadrcula2-nfasis1">
    <w:name w:val="Grid Table 2 Accent 1"/>
    <w:basedOn w:val="Tablanormal"/>
    <w:uiPriority w:val="47"/>
    <w:rsid w:val="00736C57"/>
    <w:pPr>
      <w:spacing w:after="0" w:line="240" w:lineRule="auto"/>
    </w:pPr>
    <w:tblPr>
      <w:tblStyleRowBandSize w:val="1"/>
      <w:tblStyleColBandSize w:val="1"/>
      <w:tblBorders>
        <w:top w:val="single" w:sz="2" w:space="0" w:color="90A1CF" w:themeColor="accent1" w:themeTint="99"/>
        <w:bottom w:val="single" w:sz="2" w:space="0" w:color="90A1CF" w:themeColor="accent1" w:themeTint="99"/>
        <w:insideH w:val="single" w:sz="2" w:space="0" w:color="90A1CF" w:themeColor="accent1" w:themeTint="99"/>
        <w:insideV w:val="single" w:sz="2" w:space="0" w:color="90A1CF" w:themeColor="accen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90A1CF" w:themeColor="accen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90A1CF" w:themeColor="accen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DFEF" w:themeFill="accent1" w:themeFillTint="33"/>
      </w:tcPr>
    </w:tblStylePr>
    <w:tblStylePr w:type="band1Horz">
      <w:tblPr/>
      <w:tcPr>
        <w:shd w:val="clear" w:color="auto" w:fill="D9DFEF" w:themeFill="accent1" w:themeFillTint="33"/>
      </w:tcPr>
    </w:tblStylePr>
  </w:style>
  <w:style w:type="table" w:styleId="Tabladecuadrcula3-nfasis4">
    <w:name w:val="Grid Table 3 Accent 4"/>
    <w:basedOn w:val="Tablanormal"/>
    <w:uiPriority w:val="48"/>
    <w:rsid w:val="001858C2"/>
    <w:pPr>
      <w:spacing w:after="0" w:line="240" w:lineRule="auto"/>
    </w:pPr>
    <w:tblPr>
      <w:tblStyleRowBandSize w:val="1"/>
      <w:tblStyleColBandSize w:val="1"/>
      <w:tblBorders>
        <w:top w:val="single" w:sz="4" w:space="0" w:color="B2BBCB" w:themeColor="accent4" w:themeTint="99"/>
        <w:left w:val="single" w:sz="4" w:space="0" w:color="B2BBCB" w:themeColor="accent4" w:themeTint="99"/>
        <w:bottom w:val="single" w:sz="4" w:space="0" w:color="B2BBCB" w:themeColor="accent4" w:themeTint="99"/>
        <w:right w:val="single" w:sz="4" w:space="0" w:color="B2BBCB" w:themeColor="accent4" w:themeTint="99"/>
        <w:insideH w:val="single" w:sz="4" w:space="0" w:color="B2BBCB" w:themeColor="accent4" w:themeTint="99"/>
        <w:insideV w:val="single" w:sz="4" w:space="0" w:color="B2BBCB" w:themeColor="accent4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5E8ED" w:themeFill="accent4" w:themeFillTint="33"/>
      </w:tcPr>
    </w:tblStylePr>
    <w:tblStylePr w:type="band1Horz">
      <w:tblPr/>
      <w:tcPr>
        <w:shd w:val="clear" w:color="auto" w:fill="E5E8ED" w:themeFill="accent4" w:themeFillTint="33"/>
      </w:tcPr>
    </w:tblStylePr>
    <w:tblStylePr w:type="neCell">
      <w:tblPr/>
      <w:tcPr>
        <w:tcBorders>
          <w:bottom w:val="single" w:sz="4" w:space="0" w:color="B2BBCB" w:themeColor="accent4" w:themeTint="99"/>
        </w:tcBorders>
      </w:tcPr>
    </w:tblStylePr>
    <w:tblStylePr w:type="nwCell">
      <w:tblPr/>
      <w:tcPr>
        <w:tcBorders>
          <w:bottom w:val="single" w:sz="4" w:space="0" w:color="B2BBCB" w:themeColor="accent4" w:themeTint="99"/>
        </w:tcBorders>
      </w:tcPr>
    </w:tblStylePr>
    <w:tblStylePr w:type="seCell">
      <w:tblPr/>
      <w:tcPr>
        <w:tcBorders>
          <w:top w:val="single" w:sz="4" w:space="0" w:color="B2BBCB" w:themeColor="accent4" w:themeTint="99"/>
        </w:tcBorders>
      </w:tcPr>
    </w:tblStylePr>
    <w:tblStylePr w:type="swCell">
      <w:tblPr/>
      <w:tcPr>
        <w:tcBorders>
          <w:top w:val="single" w:sz="4" w:space="0" w:color="B2BBCB" w:themeColor="accent4" w:themeTint="99"/>
        </w:tcBorders>
      </w:tcPr>
    </w:tblStylePr>
  </w:style>
  <w:style w:type="character" w:customStyle="1" w:styleId="Estilo1">
    <w:name w:val="Estilo1"/>
    <w:basedOn w:val="Fuentedeprrafopredeter"/>
    <w:uiPriority w:val="1"/>
    <w:rsid w:val="00575614"/>
    <w:rPr>
      <w:b/>
      <w:caps/>
      <w:smallCaps w:val="0"/>
      <w:u w:val="single"/>
    </w:rPr>
  </w:style>
  <w:style w:type="character" w:styleId="nfasis">
    <w:name w:val="Emphasis"/>
    <w:basedOn w:val="Fuentedeprrafopredeter"/>
    <w:uiPriority w:val="20"/>
    <w:qFormat/>
    <w:rsid w:val="006813A0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6587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98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209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889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319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452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345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069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692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248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583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808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066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075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146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788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035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914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114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header" Target="header2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footer" Target="footer1.xml"/><Relationship Id="rId19" Type="http://schemas.openxmlformats.org/officeDocument/2006/relationships/glossaryDocument" Target="glossary/document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image" Target="media/image7.png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about:blank" TargetMode="External"/><Relationship Id="rId1" Type="http://schemas.openxmlformats.org/officeDocument/2006/relationships/hyperlink" Target="about:blank" TargetMode="Externa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hyperlink" Target="about:blank" TargetMode="External"/><Relationship Id="rId1" Type="http://schemas.openxmlformats.org/officeDocument/2006/relationships/hyperlink" Target="about:blank" TargetMode="Externa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3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F:\DAV\Modelos2024_nuevos\Modelos_Nuevos\Plantilla%20de%20Photoshop%20-%20v1702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docParts>
    <w:docPart>
      <w:docPartPr>
        <w:name w:val="05E990789950426ABE1549D49E7A6B6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346E940F-437D-4658-8EC0-9B3338FF2441}"/>
      </w:docPartPr>
      <w:docPartBody>
        <w:p w:rsidR="00A57747" w:rsidRDefault="00F07DF8">
          <w:pPr>
            <w:pStyle w:val="05E990789950426ABE1549D49E7A6B66"/>
          </w:pPr>
          <w:r w:rsidRPr="00E404D2">
            <w:rPr>
              <w:rStyle w:val="Textodelmarcadordeposicin"/>
            </w:rPr>
            <w:t>Elija un elemento.</w:t>
          </w:r>
        </w:p>
      </w:docPartBody>
    </w:docPart>
    <w:docPart>
      <w:docPartPr>
        <w:name w:val="589D3453C1C1448AB4176935AF49968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3C6171AD-E88D-42AD-99F9-C93BCDA3E34B}"/>
      </w:docPartPr>
      <w:docPartBody>
        <w:p w:rsidR="00A57747" w:rsidRDefault="00F07DF8">
          <w:pPr>
            <w:pStyle w:val="589D3453C1C1448AB4176935AF499680"/>
          </w:pPr>
          <w:r>
            <w:rPr>
              <w:rStyle w:val="Textodelmarcadordeposicin"/>
            </w:rPr>
            <w:t>Grupo</w:t>
          </w:r>
          <w:r w:rsidRPr="00C81434">
            <w:rPr>
              <w:rStyle w:val="Textodelmarcadordeposicin"/>
            </w:rPr>
            <w:t>.</w:t>
          </w:r>
        </w:p>
      </w:docPartBody>
    </w:docPart>
    <w:docPart>
      <w:docPartPr>
        <w:name w:val="28AA6C174BD948FAAF3054B77EF56E9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B65C73A-8184-4008-A56E-99E892E822C0}"/>
      </w:docPartPr>
      <w:docPartBody>
        <w:p w:rsidR="00A57747" w:rsidRDefault="00F07DF8">
          <w:pPr>
            <w:pStyle w:val="28AA6C174BD948FAAF3054B77EF56E97"/>
          </w:pPr>
          <w:r>
            <w:rPr>
              <w:rStyle w:val="Textodelmarcadordeposicin"/>
            </w:rPr>
            <w:t>Grupo</w:t>
          </w:r>
          <w:r w:rsidRPr="00C81434">
            <w:rPr>
              <w:rStyle w:val="Textodelmarcadordeposicin"/>
            </w:rPr>
            <w:t>.</w:t>
          </w:r>
        </w:p>
      </w:docPartBody>
    </w:docPart>
    <w:docPart>
      <w:docPartPr>
        <w:name w:val="D9957B3C0F3F4363A659E28CCA9BB26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F672A3C-0EA7-4CE1-9BAB-69FC22B5790B}"/>
      </w:docPartPr>
      <w:docPartBody>
        <w:p w:rsidR="00A57747" w:rsidRDefault="00F07DF8">
          <w:pPr>
            <w:pStyle w:val="D9957B3C0F3F4363A659E28CCA9BB26E"/>
          </w:pPr>
          <w:r>
            <w:rPr>
              <w:rStyle w:val="Textodelmarcadordeposicin"/>
            </w:rPr>
            <w:t>Grupo</w:t>
          </w:r>
          <w:r w:rsidRPr="00C81434">
            <w:rPr>
              <w:rStyle w:val="Textodelmarcadordeposicin"/>
            </w:rPr>
            <w:t>.</w:t>
          </w:r>
        </w:p>
      </w:docPartBody>
    </w:docPart>
    <w:docPart>
      <w:docPartPr>
        <w:name w:val="DE78641B47B344949D61BEB31502BD1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3021550-0505-41B2-8F04-D76BEBDF5D65}"/>
      </w:docPartPr>
      <w:docPartBody>
        <w:p w:rsidR="00A57747" w:rsidRDefault="00F07DF8">
          <w:pPr>
            <w:pStyle w:val="DE78641B47B344949D61BEB31502BD10"/>
          </w:pPr>
          <w:r>
            <w:rPr>
              <w:rStyle w:val="Textodelmarcadordeposicin"/>
            </w:rPr>
            <w:t>nombre_imagen.jpg</w:t>
          </w:r>
          <w:r w:rsidRPr="00C81434">
            <w:rPr>
              <w:rStyle w:val="Textodelmarcadordeposicin"/>
            </w:rPr>
            <w:t>.</w:t>
          </w:r>
        </w:p>
      </w:docPartBody>
    </w:docPart>
    <w:docPart>
      <w:docPartPr>
        <w:name w:val="7709097C2FAC4071A4CF52C0F0AEDE7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A84DDA41-5CD7-43C1-8779-079E29BC097F}"/>
      </w:docPartPr>
      <w:docPartBody>
        <w:p w:rsidR="00A57747" w:rsidRDefault="00F07DF8">
          <w:pPr>
            <w:pStyle w:val="7709097C2FAC4071A4CF52C0F0AEDE7F"/>
          </w:pPr>
          <w:r>
            <w:rPr>
              <w:rStyle w:val="Textodelmarcadordeposicin"/>
            </w:rPr>
            <w:t>nombre_imagen.jpg</w:t>
          </w:r>
          <w:r w:rsidRPr="00C81434">
            <w:rPr>
              <w:rStyle w:val="Textodelmarcadordeposicin"/>
            </w:rPr>
            <w:t>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+mn-ea">
    <w:panose1 w:val="00000000000000000000"/>
    <w:charset w:val="00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C5AAA"/>
    <w:rsid w:val="00207D96"/>
    <w:rsid w:val="007B2A0C"/>
    <w:rsid w:val="008C5AAA"/>
    <w:rsid w:val="00A57747"/>
    <w:rsid w:val="00AA0651"/>
    <w:rsid w:val="00C61147"/>
    <w:rsid w:val="00F07D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AR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s-AR" w:eastAsia="es-A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styleId="Textodelmarcadordeposicin">
    <w:name w:val="Placeholder Text"/>
    <w:basedOn w:val="Fuentedeprrafopredeter"/>
    <w:uiPriority w:val="99"/>
    <w:semiHidden/>
    <w:rsid w:val="008C5AAA"/>
    <w:rPr>
      <w:color w:val="666666"/>
    </w:rPr>
  </w:style>
  <w:style w:type="paragraph" w:customStyle="1" w:styleId="05E990789950426ABE1549D49E7A6B66">
    <w:name w:val="05E990789950426ABE1549D49E7A6B66"/>
  </w:style>
  <w:style w:type="paragraph" w:customStyle="1" w:styleId="A8C879AE750B4B4ABB29A3F7B0AB0271">
    <w:name w:val="A8C879AE750B4B4ABB29A3F7B0AB0271"/>
  </w:style>
  <w:style w:type="paragraph" w:customStyle="1" w:styleId="BC12CC154714483AA96BE427CBE7A4F1">
    <w:name w:val="BC12CC154714483AA96BE427CBE7A4F1"/>
  </w:style>
  <w:style w:type="paragraph" w:customStyle="1" w:styleId="589D3453C1C1448AB4176935AF499680">
    <w:name w:val="589D3453C1C1448AB4176935AF499680"/>
  </w:style>
  <w:style w:type="paragraph" w:customStyle="1" w:styleId="28AA6C174BD948FAAF3054B77EF56E97">
    <w:name w:val="28AA6C174BD948FAAF3054B77EF56E97"/>
  </w:style>
  <w:style w:type="paragraph" w:customStyle="1" w:styleId="D9957B3C0F3F4363A659E28CCA9BB26E">
    <w:name w:val="D9957B3C0F3F4363A659E28CCA9BB26E"/>
  </w:style>
  <w:style w:type="paragraph" w:customStyle="1" w:styleId="DE78641B47B344949D61BEB31502BD10">
    <w:name w:val="DE78641B47B344949D61BEB31502BD10"/>
  </w:style>
  <w:style w:type="paragraph" w:customStyle="1" w:styleId="7709097C2FAC4071A4CF52C0F0AEDE7F">
    <w:name w:val="7709097C2FAC4071A4CF52C0F0AEDE7F"/>
  </w:style>
  <w:style w:type="paragraph" w:customStyle="1" w:styleId="7A89F85197B44E6F958AB19A5C6BB50E">
    <w:name w:val="7A89F85197B44E6F958AB19A5C6BB50E"/>
    <w:rsid w:val="008C5AAA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theme/theme1.xml><?xml version="1.0" encoding="utf-8"?>
<a:theme xmlns:a="http://schemas.openxmlformats.org/drawingml/2006/main" name="Tema de Office">
  <a:themeElements>
    <a:clrScheme name="Azul cálido">
      <a:dk1>
        <a:sysClr val="windowText" lastClr="000000"/>
      </a:dk1>
      <a:lt1>
        <a:sysClr val="window" lastClr="FFFFFF"/>
      </a:lt1>
      <a:dk2>
        <a:srgbClr val="242852"/>
      </a:dk2>
      <a:lt2>
        <a:srgbClr val="ACCBF9"/>
      </a:lt2>
      <a:accent1>
        <a:srgbClr val="4A66AC"/>
      </a:accent1>
      <a:accent2>
        <a:srgbClr val="629DD1"/>
      </a:accent2>
      <a:accent3>
        <a:srgbClr val="297FD5"/>
      </a:accent3>
      <a:accent4>
        <a:srgbClr val="7F8FA9"/>
      </a:accent4>
      <a:accent5>
        <a:srgbClr val="5AA2AE"/>
      </a:accent5>
      <a:accent6>
        <a:srgbClr val="9D90A0"/>
      </a:accent6>
      <a:hlink>
        <a:srgbClr val="9454C3"/>
      </a:hlink>
      <a:folHlink>
        <a:srgbClr val="3EBBF0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word/webextensions/_rels/taskpanes.xml.rels><?xml version="1.0" encoding="UTF-8" standalone="yes"?>
<Relationships xmlns="http://schemas.openxmlformats.org/package/2006/relationships"><Relationship Id="rId1" Type="http://schemas.microsoft.com/office/2011/relationships/webextension" Target="webextension1.xml"/></Relationships>
</file>

<file path=word/webextensions/taskpanes.xml><?xml version="1.0" encoding="utf-8"?>
<wetp:taskpanes xmlns:wetp="http://schemas.microsoft.com/office/webextensions/taskpanes/2010/11">
  <wetp:taskpane dockstate="right" visibility="0" width="350" row="3">
    <wetp:webextensionref xmlns:r="http://schemas.openxmlformats.org/officeDocument/2006/relationships" r:id="rId1"/>
  </wetp:taskpane>
</wetp:taskpanes>
</file>

<file path=word/webextensions/webextension1.xml><?xml version="1.0" encoding="utf-8"?>
<we:webextension xmlns:we="http://schemas.microsoft.com/office/webextensions/webextension/2010/11" id="{BB832C53-0316-422D-83B7-7A78D0F598AB}">
  <we:reference id="wa200005502" version="1.0.0.11" store="es-ES" storeType="OMEX"/>
  <we:alternateReferences>
    <we:reference id="wa200005502" version="1.0.0.11" store="wa200005502" storeType="OMEX"/>
  </we:alternateReferences>
  <we:properties>
    <we:property name="docId" value="&quot;ih3YQm-D0rB6tZUn7-nME&quot;"/>
    <we:property name="data" value="{&quot;version&quot;:3,&quot;introHidden&quot;:false,&quot;behavior&quot;:{&quot;key&quot;:&quot;custom-message&quot;,&quot;title&quot;:&quot;Write custom instructions&quot;,&quot;content&quot;:&quot;I want you to act as a text assistant. Provide the answer without any introductory phrase.&quot;},&quot;threads&quot;:[{&quot;id&quot;:&quot;0FhOPVRQAh3uOm5QXIoe-&quot;,&quot;contextType&quot;:&quot;CONTEXT_NONE&quot;,&quot;queries&quot;:[{&quot;id&quot;:&quot;yvN8uN9gTHFMk8OekV__e&quot;,&quot;user&quot;:&quot;Quiero que al hacer clic en una imagen la misma se amplie y que al hacer clic nuevamente vuelva a su tamaño original&quot;,&quot;assistant&quot;:&quot;Para lograr que una imagen se amplíe al hacer clic y vuelva a su tamaño original al hacer clic nuevamente, puedes usar HTML, CSS y JavaScript. Aquí tienes un ejemplo de cómo hacerlo:\n\nHTML:\n```html\n&lt;!DOCTYPE html&gt;\n&lt;html lang=\&quot;es\&quot;&gt;\n&lt;head&gt;\n  &lt;meta charset=\&quot;UTF-8\&quot;&gt;\n  &lt;meta name=\&quot;viewport\&quot; content=\&quot;width=device-width, initial-scale=1.0\&quot;&gt;\n  &lt;title&gt;Imagen Ampliable&lt;/title&gt;\n  &lt;link rel=\&quot;stylesheet\&quot; href=\&quot;styles.css\&quot;&gt;\n&lt;/head&gt;\n&lt;body&gt;\n  &lt;div class=\&quot;image-container\&quot;&gt;\n    &lt;img src=\&quot;ruta-a-la-imagen.jpg\&quot; alt=\&quot;Imagen Descripción\&quot; class=\&quot;ampliable\&quot;&gt;\n  &lt;/div&gt;\n  &lt;script src=\&quot;script.js\&quot;&gt;&lt;/script&gt;\n&lt;/body&gt;\n&lt;/html&gt;\n```\n\nCSS (styles.css):\n```css\n.image-container {\n  display: flex;\n  justify-content: center;\n  align-items: center;\n  height: 100vh;\n}\n\n.ampliable {\n  transition: transform 0.3s ease;\n  cursor: pointer;\n}\n\n.ampliable.ampliada {\n  transform: scale(2); /* Ajusta el valor según cuánto quieras ampliar la imagen */\n}\n```\n\nJavaScript (script.js):\n```javascript\ndocument.addEventListener(\&quot;DOMContentLoaded\&quot;, () =&gt; {\n  const imagen = document.querySelector(\&quot;.ampliable\&quot;);\n\n  imagen.addEventListener(\&quot;click\&quot;, () =&gt; {\n    imagen.classList.toggle(\&quot;ampliada\&quot;);\n  });\n});\n```\n\nEste código crea una página web simple con una imagen que se amplía cuando se hace clic en ella y vuelve a su tamaño original cuando se hace clic nuevamente. Asegúrate de reemplazar `\&quot;ruta-a-la-imagen.jpg\&quot;` con la ruta real de tu imagen.&quot;}]}]}"/>
  </we:properties>
  <we:bindings/>
  <we:snapshot xmlns:r="http://schemas.openxmlformats.org/officeDocument/2006/relationships"/>
</we:webextension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2CC374F-4261-4577-8217-E74FAFFC7B4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Plantilla de Photoshop - v1702.dotx</Template>
  <TotalTime>615</TotalTime>
  <Pages>7</Pages>
  <Words>670</Words>
  <Characters>3690</Characters>
  <Application>Microsoft Office Word</Application>
  <DocSecurity>0</DocSecurity>
  <Lines>30</Lines>
  <Paragraphs>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Excel Fundamentos</vt:lpstr>
    </vt:vector>
  </TitlesOfParts>
  <Company/>
  <LinksUpToDate>false</LinksUpToDate>
  <CharactersWithSpaces>4352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Excel Fundamentos</dc:title>
  <dc:subject>Lotes</dc:subject>
  <dc:creator>Lorena</dc:creator>
  <cp:keywords/>
  <dc:description/>
  <cp:lastModifiedBy>Cuenta Microsoft</cp:lastModifiedBy>
  <cp:revision>15</cp:revision>
  <cp:lastPrinted>2025-04-09T18:30:00Z</cp:lastPrinted>
  <dcterms:created xsi:type="dcterms:W3CDTF">2025-04-08T11:46:00Z</dcterms:created>
  <dcterms:modified xsi:type="dcterms:W3CDTF">2025-04-09T20:23:00Z</dcterms:modified>
</cp:coreProperties>
</file>